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A6B89" w14:textId="5A0911F8" w:rsidR="0037507D" w:rsidRPr="001F274F" w:rsidRDefault="0037507D" w:rsidP="0037507D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1F274F">
        <w:rPr>
          <w:rFonts w:ascii="Arial" w:eastAsia="Batang" w:hAnsi="Arial" w:cs="Arial"/>
          <w:b/>
          <w:bCs/>
          <w:sz w:val="24"/>
          <w:szCs w:val="24"/>
        </w:rPr>
        <w:t>3GPP TSG RAN WG1 #10</w:t>
      </w:r>
      <w:r w:rsidR="00851C7A">
        <w:rPr>
          <w:rFonts w:ascii="Arial" w:eastAsia="Batang" w:hAnsi="Arial" w:cs="Arial"/>
          <w:b/>
          <w:bCs/>
          <w:sz w:val="24"/>
          <w:szCs w:val="24"/>
        </w:rPr>
        <w:t>3</w:t>
      </w:r>
      <w:r w:rsidR="00990696">
        <w:rPr>
          <w:rFonts w:ascii="Arial" w:eastAsia="Batang" w:hAnsi="Arial" w:cs="Arial"/>
          <w:b/>
          <w:bCs/>
          <w:sz w:val="24"/>
          <w:szCs w:val="24"/>
        </w:rPr>
        <w:t>-e</w:t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DD69AF" w:rsidRPr="00DD69AF">
        <w:rPr>
          <w:rFonts w:ascii="Arial" w:eastAsia="Batang" w:hAnsi="Arial" w:cs="Arial"/>
          <w:b/>
          <w:bCs/>
          <w:sz w:val="24"/>
          <w:szCs w:val="24"/>
        </w:rPr>
        <w:t>R1-2008970</w:t>
      </w:r>
    </w:p>
    <w:p w14:paraId="521C3AD7" w14:textId="5D86B904" w:rsidR="0037507D" w:rsidRPr="001F274F" w:rsidRDefault="0037507D" w:rsidP="0037507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e-Meeting, </w:t>
      </w:r>
      <w:r w:rsidR="00990696" w:rsidRPr="00990696">
        <w:rPr>
          <w:rFonts w:ascii="Arial" w:eastAsia="MS Mincho" w:hAnsi="Arial" w:cs="Arial"/>
          <w:b/>
          <w:bCs/>
          <w:sz w:val="24"/>
          <w:szCs w:val="24"/>
          <w:lang w:eastAsia="ja-JP"/>
        </w:rPr>
        <w:t>October 26th – November 13th, 2020</w:t>
      </w:r>
    </w:p>
    <w:p w14:paraId="52E792E3" w14:textId="77777777" w:rsidR="00135350" w:rsidRPr="001F274F" w:rsidRDefault="00135350" w:rsidP="00C01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FB0049" w14:textId="08F38750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Agenda item: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C70674">
        <w:rPr>
          <w:rFonts w:ascii="Arial" w:hAnsi="Arial" w:cs="Arial"/>
          <w:b/>
          <w:sz w:val="22"/>
          <w:szCs w:val="22"/>
        </w:rPr>
        <w:t>8.11</w:t>
      </w:r>
      <w:r w:rsidR="00FA7E8D" w:rsidRPr="001F274F">
        <w:rPr>
          <w:rFonts w:ascii="Arial" w:hAnsi="Arial" w:cs="Arial"/>
          <w:b/>
          <w:sz w:val="22"/>
          <w:szCs w:val="22"/>
        </w:rPr>
        <w:t>.1</w:t>
      </w:r>
    </w:p>
    <w:p w14:paraId="7046A09F" w14:textId="1F72CEF0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Title: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851C7A" w:rsidRPr="00851C7A">
        <w:rPr>
          <w:rFonts w:ascii="Arial" w:hAnsi="Arial" w:cs="Arial"/>
          <w:b/>
          <w:sz w:val="22"/>
          <w:szCs w:val="22"/>
        </w:rPr>
        <w:t>Remaining issues for sidelink evaluation methodology</w:t>
      </w:r>
    </w:p>
    <w:p w14:paraId="608CE520" w14:textId="77777777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Source: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183EF616" w14:textId="77777777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Document for: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42736E54" w14:textId="77777777" w:rsidR="002D44AF" w:rsidRPr="001F274F" w:rsidRDefault="002D44AF" w:rsidP="002D44AF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Introduction</w:t>
      </w:r>
    </w:p>
    <w:p w14:paraId="08ED14CC" w14:textId="07DCB5B1" w:rsidR="00FA020E" w:rsidRDefault="00FA020E" w:rsidP="008174B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RAN1#102-e</w:t>
      </w:r>
      <w:r w:rsidR="00EE7E03">
        <w:rPr>
          <w:rFonts w:ascii="Times New Roman" w:hAnsi="Times New Roman"/>
          <w:b w:val="0"/>
          <w:bCs/>
          <w:sz w:val="20"/>
          <w:lang w:val="en-US" w:eastAsia="zh-TW"/>
        </w:rPr>
        <w:t xml:space="preserve"> [1]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the following agreements were made on sidelink evaluation methodology for power saving. </w:t>
      </w:r>
    </w:p>
    <w:p w14:paraId="4EB237D8" w14:textId="77777777" w:rsidR="00FA020E" w:rsidRDefault="00FA020E" w:rsidP="008174B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A020E" w14:paraId="2111E051" w14:textId="77777777" w:rsidTr="00FA020E">
        <w:tc>
          <w:tcPr>
            <w:tcW w:w="9631" w:type="dxa"/>
          </w:tcPr>
          <w:p w14:paraId="45D7407E" w14:textId="77777777" w:rsidR="00FA020E" w:rsidRPr="007C2676" w:rsidRDefault="00FA020E" w:rsidP="00FA020E">
            <w:pPr>
              <w:rPr>
                <w:lang w:eastAsia="x-none"/>
              </w:rPr>
            </w:pPr>
            <w:r w:rsidRPr="007C2676">
              <w:rPr>
                <w:highlight w:val="green"/>
                <w:lang w:eastAsia="x-none"/>
              </w:rPr>
              <w:t>Agreements:</w:t>
            </w:r>
          </w:p>
          <w:p w14:paraId="6DD1FD09" w14:textId="77777777" w:rsidR="00FA020E" w:rsidRPr="007C2676" w:rsidRDefault="00FA020E" w:rsidP="00FA020E">
            <w:pPr>
              <w:pStyle w:val="xxxmsolistparagraph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reference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configuration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model,</w:t>
            </w:r>
          </w:p>
          <w:p w14:paraId="2BE52540" w14:textId="77777777" w:rsidR="00FA020E" w:rsidRPr="007C2676" w:rsidRDefault="00FA020E" w:rsidP="00FA020E">
            <w:pPr>
              <w:pStyle w:val="xxxmsolistparagraph"/>
              <w:numPr>
                <w:ilvl w:val="1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14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symbols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slot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(including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AGC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and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TX-RX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switching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period)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10D2E025" w14:textId="77777777" w:rsidR="00FA020E" w:rsidRPr="007C2676" w:rsidRDefault="00FA020E" w:rsidP="00FA020E">
            <w:pPr>
              <w:pStyle w:val="xxxmsolistparagraph"/>
              <w:numPr>
                <w:ilvl w:val="1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sub-carrier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spacing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(SCS)</w:t>
            </w:r>
          </w:p>
          <w:p w14:paraId="04EDA165" w14:textId="77777777" w:rsidR="00FA020E" w:rsidRPr="007C2676" w:rsidRDefault="00FA020E" w:rsidP="00FA020E">
            <w:pPr>
              <w:pStyle w:val="xxxmsolistparagraph"/>
              <w:numPr>
                <w:ilvl w:val="2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30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kHz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FR1</w:t>
            </w:r>
          </w:p>
          <w:p w14:paraId="2B554AC7" w14:textId="77777777" w:rsidR="00FA020E" w:rsidRPr="007C2676" w:rsidRDefault="00FA020E" w:rsidP="00FA020E">
            <w:pPr>
              <w:pStyle w:val="xxxmsolistparagraph"/>
              <w:numPr>
                <w:ilvl w:val="1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BWP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size</w:t>
            </w:r>
          </w:p>
          <w:p w14:paraId="022278C8" w14:textId="77777777" w:rsidR="00FA020E" w:rsidRPr="007C2676" w:rsidRDefault="00FA020E" w:rsidP="00FA020E">
            <w:pPr>
              <w:pStyle w:val="xxxmsolistparagraph"/>
              <w:numPr>
                <w:ilvl w:val="2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100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MHz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FR1</w:t>
            </w:r>
          </w:p>
          <w:p w14:paraId="7F8044E1" w14:textId="77777777" w:rsidR="00FA020E" w:rsidRPr="007C2676" w:rsidRDefault="00FA020E" w:rsidP="00FA020E">
            <w:pPr>
              <w:pStyle w:val="xxxmsolistparagraph"/>
              <w:numPr>
                <w:ilvl w:val="1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2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OFDM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symbols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PSCCH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(excluding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AGC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symbol)</w:t>
            </w:r>
          </w:p>
          <w:p w14:paraId="76DF5CBB" w14:textId="77777777" w:rsidR="00FA020E" w:rsidRPr="007C2676" w:rsidRDefault="00FA020E" w:rsidP="00FA020E">
            <w:pPr>
              <w:pStyle w:val="xxxmsolistparagraph"/>
              <w:numPr>
                <w:ilvl w:val="1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antenna 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port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(AP)</w:t>
            </w:r>
          </w:p>
          <w:p w14:paraId="71F55F8D" w14:textId="77777777" w:rsidR="00FA020E" w:rsidRPr="007C2676" w:rsidRDefault="00FA020E" w:rsidP="00FA020E">
            <w:pPr>
              <w:pStyle w:val="xxxmsolistparagraph"/>
              <w:numPr>
                <w:ilvl w:val="2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1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AP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FR1</w:t>
            </w:r>
          </w:p>
          <w:p w14:paraId="6D5F9A88" w14:textId="77777777" w:rsidR="00FA020E" w:rsidRPr="007C2676" w:rsidRDefault="00FA020E" w:rsidP="00FA020E">
            <w:pPr>
              <w:pStyle w:val="xxxmsolistparagraph"/>
              <w:numPr>
                <w:ilvl w:val="1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AP</w:t>
            </w:r>
          </w:p>
          <w:p w14:paraId="07B84C6B" w14:textId="77777777" w:rsidR="00FA020E" w:rsidRPr="007C2676" w:rsidRDefault="00FA020E" w:rsidP="00FA020E">
            <w:pPr>
              <w:pStyle w:val="xxxmsolistparagraph"/>
              <w:numPr>
                <w:ilvl w:val="2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4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APs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FR1</w:t>
            </w:r>
          </w:p>
          <w:p w14:paraId="445865D6" w14:textId="77777777" w:rsidR="00FA020E" w:rsidRPr="007C2676" w:rsidRDefault="00FA020E" w:rsidP="00FA020E">
            <w:pPr>
              <w:pStyle w:val="xxxmsolistparagraph"/>
              <w:numPr>
                <w:ilvl w:val="1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{0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dBm,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23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dBm}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FR1 </w:t>
            </w:r>
          </w:p>
          <w:p w14:paraId="0E4788BB" w14:textId="77777777" w:rsidR="00FA020E" w:rsidRPr="007C2676" w:rsidRDefault="00FA020E" w:rsidP="00FA020E">
            <w:pPr>
              <w:pStyle w:val="xxxmsolistparagraph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that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FR2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precluded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optional/additional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reference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configuration,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and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companies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are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encouraged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to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provide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model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FR2.</w:t>
            </w:r>
          </w:p>
          <w:p w14:paraId="69551412" w14:textId="77777777" w:rsidR="00FA020E" w:rsidRPr="007C2676" w:rsidRDefault="00FA020E" w:rsidP="00FA020E">
            <w:pPr>
              <w:pStyle w:val="xxxmsolistparagraph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that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15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kHz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precluded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optional/additional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reference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configuration,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and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companies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are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encouraged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to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provide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model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15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kHz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SCS.</w:t>
            </w:r>
          </w:p>
          <w:p w14:paraId="7FEFE1D5" w14:textId="77777777" w:rsidR="00FA020E" w:rsidRPr="007C2676" w:rsidRDefault="00FA020E" w:rsidP="00FA020E">
            <w:pPr>
              <w:rPr>
                <w:lang w:eastAsia="ko-KR"/>
              </w:rPr>
            </w:pPr>
          </w:p>
          <w:p w14:paraId="30B7ACC7" w14:textId="77777777" w:rsidR="00FA020E" w:rsidRPr="007C2676" w:rsidRDefault="00FA020E" w:rsidP="00FA020E">
            <w:r w:rsidRPr="007C2676">
              <w:rPr>
                <w:highlight w:val="green"/>
              </w:rPr>
              <w:t>Agreements:</w:t>
            </w:r>
          </w:p>
          <w:p w14:paraId="116C26A3" w14:textId="77777777" w:rsidR="00FA020E" w:rsidRPr="007C2676" w:rsidRDefault="00FA020E" w:rsidP="00FA020E">
            <w:pPr>
              <w:pStyle w:val="xxxmsolistparagraph"/>
              <w:numPr>
                <w:ilvl w:val="0"/>
                <w:numId w:val="12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evaluation,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followings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are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baseline</w:t>
            </w:r>
          </w:p>
          <w:p w14:paraId="7D12F49B" w14:textId="77777777" w:rsidR="00FA020E" w:rsidRPr="007C2676" w:rsidRDefault="00FA020E" w:rsidP="00FA020E">
            <w:pPr>
              <w:pStyle w:val="xxxmsolistparagraph"/>
              <w:numPr>
                <w:ilvl w:val="1"/>
                <w:numId w:val="12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2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APs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5B3EE3C1" w14:textId="77777777" w:rsidR="00FA020E" w:rsidRPr="007C2676" w:rsidRDefault="00FA020E" w:rsidP="00FA020E">
            <w:pPr>
              <w:pStyle w:val="xxxmsolistparagraph"/>
              <w:numPr>
                <w:ilvl w:val="1"/>
                <w:numId w:val="12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1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AP</w:t>
            </w:r>
          </w:p>
          <w:p w14:paraId="16B45049" w14:textId="77777777" w:rsidR="00FA020E" w:rsidRPr="007C2676" w:rsidRDefault="00FA020E" w:rsidP="00FA020E">
            <w:pPr>
              <w:pStyle w:val="xxxmsolistparagraph"/>
              <w:numPr>
                <w:ilvl w:val="1"/>
                <w:numId w:val="12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40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MHz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BWP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size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1E78CCF3" w14:textId="77777777" w:rsidR="00FA020E" w:rsidRPr="007C2676" w:rsidRDefault="00FA020E" w:rsidP="00FA020E">
            <w:pPr>
              <w:pStyle w:val="xxxmsolistparagraph"/>
              <w:numPr>
                <w:ilvl w:val="0"/>
                <w:numId w:val="12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that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parameters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cases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other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than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baseline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precluded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evaluation,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and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companies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are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encouraged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to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provide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assumptions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details.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1B5B443F" w14:textId="77777777" w:rsidR="00FA020E" w:rsidRPr="007C2676" w:rsidRDefault="00FA020E" w:rsidP="00FA020E">
            <w:pPr>
              <w:pStyle w:val="xxxmsolistparagraph"/>
              <w:autoSpaceDE w:val="0"/>
              <w:autoSpaceDN w:val="0"/>
              <w:ind w:left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</w:p>
          <w:p w14:paraId="1755E0AF" w14:textId="77777777" w:rsidR="00FA020E" w:rsidRPr="007C2676" w:rsidRDefault="00FA020E" w:rsidP="00FA020E">
            <w:r w:rsidRPr="007C2676">
              <w:rPr>
                <w:highlight w:val="green"/>
              </w:rPr>
              <w:t>Agreements:</w:t>
            </w:r>
          </w:p>
          <w:p w14:paraId="54994B1A" w14:textId="77777777" w:rsidR="00FA020E" w:rsidRPr="007C2676" w:rsidRDefault="00FA020E" w:rsidP="00FA020E">
            <w:pPr>
              <w:pStyle w:val="xxxmsolistparagraph"/>
              <w:numPr>
                <w:ilvl w:val="0"/>
                <w:numId w:val="13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scaling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adaptation,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17E300C2" w14:textId="77777777" w:rsidR="00FA020E" w:rsidRPr="007C2676" w:rsidRDefault="00FA020E" w:rsidP="00FA020E">
            <w:pPr>
              <w:pStyle w:val="xxxmsolistparagraph"/>
              <w:numPr>
                <w:ilvl w:val="1"/>
                <w:numId w:val="13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highlight w:val="darkYellow"/>
                <w:lang w:eastAsia="ko-KR"/>
              </w:rPr>
              <w:t>Working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highlight w:val="darkYellow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highlight w:val="darkYellow"/>
                <w:lang w:eastAsia="ko-KR"/>
              </w:rPr>
              <w:t>assumption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)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Scaling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BWP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size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adaptation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perspective</w:t>
            </w:r>
          </w:p>
          <w:p w14:paraId="7AA0E3EC" w14:textId="77777777" w:rsidR="00FA020E" w:rsidRPr="007C2676" w:rsidRDefault="00FA020E" w:rsidP="00FA020E">
            <w:pPr>
              <w:pStyle w:val="xxxmsolistparagraph"/>
              <w:numPr>
                <w:ilvl w:val="2"/>
                <w:numId w:val="13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MHz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(0.4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+0.6*(X-20)/80)*100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MHz</w:t>
            </w:r>
          </w:p>
          <w:p w14:paraId="0954BF96" w14:textId="77777777" w:rsidR="00FA020E" w:rsidRPr="007C2676" w:rsidRDefault="00FA020E" w:rsidP="00FA020E">
            <w:pPr>
              <w:pStyle w:val="xxxmsolistparagraph"/>
              <w:numPr>
                <w:ilvl w:val="1"/>
                <w:numId w:val="13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Scaling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BWP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size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adaptation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perspective</w:t>
            </w:r>
          </w:p>
          <w:p w14:paraId="134691DF" w14:textId="77777777" w:rsidR="00FA020E" w:rsidRPr="007C2676" w:rsidRDefault="00FA020E" w:rsidP="00FA020E">
            <w:pPr>
              <w:pStyle w:val="xxxmsolistparagraph"/>
              <w:numPr>
                <w:ilvl w:val="2"/>
                <w:numId w:val="13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scaling</w:t>
            </w:r>
          </w:p>
          <w:p w14:paraId="1556CA37" w14:textId="77777777" w:rsidR="00FA020E" w:rsidRPr="007C2676" w:rsidRDefault="00FA020E" w:rsidP="00FA020E">
            <w:pPr>
              <w:pStyle w:val="xxxmsolistparagraph"/>
              <w:numPr>
                <w:ilvl w:val="1"/>
                <w:numId w:val="13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Scaling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AP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adaptation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1</w:t>
            </w:r>
          </w:p>
          <w:p w14:paraId="3D986E48" w14:textId="77777777" w:rsidR="00FA020E" w:rsidRPr="007C2676" w:rsidRDefault="00FA020E" w:rsidP="00FA020E">
            <w:pPr>
              <w:pStyle w:val="xxxmsolistparagraph"/>
              <w:numPr>
                <w:ilvl w:val="2"/>
                <w:numId w:val="13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2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0.7*4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</w:p>
          <w:p w14:paraId="1BCB92E1" w14:textId="77777777" w:rsidR="00FA020E" w:rsidRPr="007C2676" w:rsidRDefault="00FA020E" w:rsidP="00FA020E">
            <w:pPr>
              <w:pStyle w:val="xxxmsolistparagraph"/>
              <w:numPr>
                <w:ilvl w:val="0"/>
                <w:numId w:val="13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that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scaling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adaptation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other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parameters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precluded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model,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and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companies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are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encouraged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to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provide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assumptions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details.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6BCE8998" w14:textId="77777777" w:rsidR="00FA020E" w:rsidRPr="007C2676" w:rsidRDefault="00FA020E" w:rsidP="00FA020E">
            <w:pPr>
              <w:pStyle w:val="xmsonormal"/>
              <w:spacing w:before="0" w:beforeAutospacing="0" w:after="0" w:afterAutospacing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</w:p>
          <w:p w14:paraId="6D816D79" w14:textId="77777777" w:rsidR="00FA020E" w:rsidRPr="007C2676" w:rsidRDefault="00FA020E" w:rsidP="00FA020E">
            <w:r w:rsidRPr="007C2676">
              <w:rPr>
                <w:highlight w:val="green"/>
              </w:rPr>
              <w:t>Agreements:</w:t>
            </w:r>
          </w:p>
          <w:p w14:paraId="1951B278" w14:textId="77777777" w:rsidR="00FA020E" w:rsidRPr="007C2676" w:rsidRDefault="00FA020E" w:rsidP="00FA020E">
            <w:pPr>
              <w:pStyle w:val="xxxmsolistparagraph"/>
              <w:numPr>
                <w:ilvl w:val="0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level,</w:t>
            </w:r>
          </w:p>
          <w:p w14:paraId="6E3874A4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Reuse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three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states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“Sleep”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specified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TR38.840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including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transition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time</w:t>
            </w:r>
            <w:r w:rsidRPr="007C2676">
              <w:rPr>
                <w:rFonts w:ascii="Times New Roman" w:eastAsia="Gulim" w:hAnsi="Times New Roman" w:cs="Times New Roman"/>
                <w:color w:val="1F497D"/>
                <w:sz w:val="20"/>
                <w:szCs w:val="20"/>
                <w:lang w:eastAsia="ko-KR"/>
              </w:rPr>
              <w:t>/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energy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</w:p>
          <w:p w14:paraId="06DFA99F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</w:t>
            </w:r>
            <w:r>
              <w:rPr>
                <w:rFonts w:ascii="Times New Roman" w:eastAsia="Gulim" w:hAnsi="Times New Roman" w:cs="Times New Roman"/>
                <w:sz w:val="20"/>
                <w:szCs w:val="20"/>
                <w:highlight w:val="darkYellow"/>
                <w:lang w:eastAsia="ko-KR"/>
              </w:rPr>
              <w:t>W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highlight w:val="darkYellow"/>
                <w:lang w:eastAsia="ko-KR"/>
              </w:rPr>
              <w:t>orking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highlight w:val="darkYellow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highlight w:val="darkYellow"/>
                <w:lang w:eastAsia="ko-KR"/>
              </w:rPr>
              <w:t>assumption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)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“PSCCH/PSSCH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RX”,</w:t>
            </w:r>
          </w:p>
          <w:p w14:paraId="4D7AFDEC" w14:textId="77777777" w:rsidR="00FA020E" w:rsidRPr="007C2676" w:rsidRDefault="00FA020E" w:rsidP="00FA020E">
            <w:pPr>
              <w:pStyle w:val="xxxmsolistparagraph"/>
              <w:numPr>
                <w:ilvl w:val="2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non-PSFCH-slot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(i.e.,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number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PSCCH/PSSCH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symbols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13),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026C1351" w14:textId="77777777" w:rsidR="00FA020E" w:rsidRPr="007C2676" w:rsidRDefault="00FA020E" w:rsidP="00FA020E">
            <w:pPr>
              <w:pStyle w:val="xxxmsolistparagraph"/>
              <w:numPr>
                <w:ilvl w:val="3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lastRenderedPageBreak/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same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that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“PDCCH+PDSCH”</w:t>
            </w:r>
          </w:p>
          <w:p w14:paraId="072DAFF8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“PSCCH/PSSCH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TX”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7EC470A5" w14:textId="77777777" w:rsidR="00FA020E" w:rsidRPr="007C2676" w:rsidRDefault="00FA020E" w:rsidP="00FA020E">
            <w:pPr>
              <w:pStyle w:val="xxxmsolistparagraph"/>
              <w:numPr>
                <w:ilvl w:val="2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non-PSFCH-slot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(i.e.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number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PSCCH/PSSCH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symbols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13),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51225993" w14:textId="77777777" w:rsidR="00FA020E" w:rsidRPr="007C2676" w:rsidRDefault="00FA020E" w:rsidP="00FA020E">
            <w:pPr>
              <w:pStyle w:val="xxxmsolistparagraph"/>
              <w:numPr>
                <w:ilvl w:val="3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same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that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“UL”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long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PUCCH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PUSCH</w:t>
            </w:r>
          </w:p>
          <w:p w14:paraId="2DD33FD5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“1st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SCI/2nd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SCI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RX”,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1C44A9A5" w14:textId="77777777" w:rsidR="00FA020E" w:rsidRPr="007C2676" w:rsidRDefault="00FA020E" w:rsidP="00FA020E">
            <w:pPr>
              <w:pStyle w:val="xxxmsolistparagraph"/>
              <w:numPr>
                <w:ilvl w:val="2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[0.7]*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“PSCCH/PSSCH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RX”</w:t>
            </w:r>
          </w:p>
          <w:p w14:paraId="112CDB90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“PSFCH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TX”,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00EFD4C5" w14:textId="77777777" w:rsidR="00FA020E" w:rsidRPr="007C2676" w:rsidRDefault="00FA020E" w:rsidP="00FA020E">
            <w:pPr>
              <w:pStyle w:val="xxxmsolistparagraph"/>
              <w:numPr>
                <w:ilvl w:val="2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[0.3]*power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“UL”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long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PUCCH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PUSCH</w:t>
            </w:r>
          </w:p>
          <w:p w14:paraId="0BC2388D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</w:t>
            </w:r>
            <w:r w:rsidRPr="009D139A">
              <w:rPr>
                <w:rFonts w:ascii="Times New Roman" w:eastAsia="Gulim" w:hAnsi="Times New Roman" w:cs="Times New Roman"/>
                <w:sz w:val="20"/>
                <w:szCs w:val="20"/>
                <w:highlight w:val="darkYellow"/>
                <w:lang w:eastAsia="ko-KR"/>
              </w:rPr>
              <w:t>Working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highlight w:val="darkYellow"/>
                <w:lang w:eastAsia="ko-KR"/>
              </w:rPr>
              <w:t xml:space="preserve"> </w:t>
            </w:r>
            <w:r w:rsidRPr="009D139A">
              <w:rPr>
                <w:rFonts w:ascii="Times New Roman" w:eastAsia="Gulim" w:hAnsi="Times New Roman" w:cs="Times New Roman"/>
                <w:sz w:val="20"/>
                <w:szCs w:val="20"/>
                <w:highlight w:val="darkYellow"/>
                <w:lang w:eastAsia="ko-KR"/>
              </w:rPr>
              <w:t>assumption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)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“PSFCH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RX”,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3500286E" w14:textId="77777777" w:rsidR="00FA020E" w:rsidRPr="007C2676" w:rsidRDefault="00FA020E" w:rsidP="00FA020E">
            <w:pPr>
              <w:pStyle w:val="xxxmsolistparagraph"/>
              <w:numPr>
                <w:ilvl w:val="2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“PDCCH-only”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cross-slot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scheduling</w:t>
            </w:r>
          </w:p>
          <w:p w14:paraId="621BD392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“S-SSB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TX”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(in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13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symbol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duration),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609074CC" w14:textId="77777777" w:rsidR="00FA020E" w:rsidRPr="007C2676" w:rsidRDefault="00FA020E" w:rsidP="00FA020E">
            <w:pPr>
              <w:pStyle w:val="xxxmsolistparagraph"/>
              <w:numPr>
                <w:ilvl w:val="2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color w:val="1F497D"/>
                <w:sz w:val="20"/>
                <w:szCs w:val="20"/>
                <w:lang w:eastAsia="ko-KR"/>
              </w:rPr>
              <w:t>t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same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“UL”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(long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PUCCH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PUSCH)</w:t>
            </w:r>
          </w:p>
          <w:p w14:paraId="20DD95B8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“S-SSB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RX”,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6FC584FD" w14:textId="77777777" w:rsidR="00FA020E" w:rsidRPr="007C2676" w:rsidRDefault="00FA020E" w:rsidP="00FA020E">
            <w:pPr>
              <w:pStyle w:val="xxxmsolistparagraph"/>
              <w:numPr>
                <w:ilvl w:val="2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[1.5]*power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“Uu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SSB-processing”</w:t>
            </w:r>
          </w:p>
          <w:p w14:paraId="078BD340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“GNSS-processing”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8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</w:p>
          <w:p w14:paraId="1A34031D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When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synch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reference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source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gNB,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reuse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“Uu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SSB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processing”</w:t>
            </w:r>
          </w:p>
          <w:p w14:paraId="5868203D" w14:textId="77777777" w:rsidR="00FA020E" w:rsidRPr="007C2676" w:rsidRDefault="00FA020E" w:rsidP="00FA020E">
            <w:pPr>
              <w:pStyle w:val="xxxmsolistparagraph"/>
              <w:numPr>
                <w:ilvl w:val="1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“SL-CSI-RS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processing”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separately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defined</w:t>
            </w:r>
          </w:p>
          <w:p w14:paraId="2DA9A08C" w14:textId="77777777" w:rsidR="00FA020E" w:rsidRPr="007C2676" w:rsidRDefault="00FA020E" w:rsidP="00FA020E">
            <w:pPr>
              <w:pStyle w:val="xxxmsolistparagraph"/>
              <w:numPr>
                <w:ilvl w:val="0"/>
                <w:numId w:val="14"/>
              </w:numPr>
              <w:autoSpaceDE w:val="0"/>
              <w:autoSpaceDN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that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consumption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level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of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other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Power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states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not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precluded,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and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companies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are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encouraged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to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provide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the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assumptions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in</w:t>
            </w:r>
            <w:r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C2676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details.</w:t>
            </w:r>
          </w:p>
          <w:p w14:paraId="5F80F346" w14:textId="77777777" w:rsidR="00FA020E" w:rsidRPr="007C2676" w:rsidRDefault="00FA020E" w:rsidP="00FA020E">
            <w:pPr>
              <w:rPr>
                <w:rFonts w:eastAsia="Gulim"/>
                <w:color w:val="1F497D"/>
                <w:lang w:eastAsia="ko-KR"/>
              </w:rPr>
            </w:pPr>
          </w:p>
          <w:p w14:paraId="7101AB27" w14:textId="77777777" w:rsidR="00FA020E" w:rsidRPr="007C2676" w:rsidRDefault="00FA020E" w:rsidP="00FA020E">
            <w:r w:rsidRPr="007C2676">
              <w:rPr>
                <w:highlight w:val="green"/>
              </w:rPr>
              <w:t>Agreements:</w:t>
            </w:r>
          </w:p>
          <w:p w14:paraId="680FF87E" w14:textId="77777777" w:rsidR="00FA020E" w:rsidRPr="007C2676" w:rsidRDefault="00FA020E" w:rsidP="00FA020E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ko-KR"/>
              </w:rPr>
            </w:pPr>
            <w:r w:rsidRPr="007C2676">
              <w:rPr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evaluation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metric,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followings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are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considered</w:t>
            </w:r>
          </w:p>
          <w:p w14:paraId="47BCE765" w14:textId="77777777" w:rsidR="00FA020E" w:rsidRPr="007C2676" w:rsidRDefault="00FA020E" w:rsidP="00FA020E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ko-KR"/>
              </w:rPr>
            </w:pPr>
            <w:r w:rsidRPr="007C2676">
              <w:rPr>
                <w:lang w:eastAsia="ko-KR"/>
              </w:rPr>
              <w:t>PRR</w:t>
            </w:r>
          </w:p>
          <w:p w14:paraId="3505DD91" w14:textId="77777777" w:rsidR="00FA020E" w:rsidRPr="007C2676" w:rsidRDefault="00FA020E" w:rsidP="00FA020E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ko-KR"/>
              </w:rPr>
            </w:pPr>
            <w:r w:rsidRPr="007C2676">
              <w:rPr>
                <w:lang w:eastAsia="ko-KR"/>
              </w:rPr>
              <w:t>PIR</w:t>
            </w:r>
          </w:p>
          <w:p w14:paraId="3D11CF47" w14:textId="77777777" w:rsidR="00FA020E" w:rsidRPr="007C2676" w:rsidRDefault="00FA020E" w:rsidP="00FA020E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ko-KR"/>
              </w:rPr>
            </w:pPr>
            <w:r w:rsidRPr="007C2676">
              <w:rPr>
                <w:lang w:eastAsia="ko-KR"/>
              </w:rPr>
              <w:t>Power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consumption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reduction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ratio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=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(power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consumption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baseline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scheme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with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Rel-16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Mode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resource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allocation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(i.e.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full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sensing)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power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consumption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proposed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scheme)/power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consumption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baseline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scheme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with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Rel-16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Mode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resource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allocation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(i.e.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full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sensing)</w:t>
            </w:r>
          </w:p>
          <w:p w14:paraId="1292B40C" w14:textId="1A0DE56B" w:rsidR="00FA020E" w:rsidRPr="00FA020E" w:rsidRDefault="00FA020E" w:rsidP="00FA020E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ko-KR"/>
              </w:rPr>
            </w:pPr>
            <w:r w:rsidRPr="007C2676">
              <w:rPr>
                <w:lang w:eastAsia="ko-KR"/>
              </w:rPr>
              <w:t>Note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that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power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consumption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baseline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scheme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with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Rel-16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Mode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resource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allocation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(i.e.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full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sensing)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power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consumption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proposed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scheme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are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evaluated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under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same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evaluation</w:t>
            </w:r>
            <w:r>
              <w:rPr>
                <w:lang w:eastAsia="ko-KR"/>
              </w:rPr>
              <w:t xml:space="preserve"> </w:t>
            </w:r>
            <w:r w:rsidRPr="007C2676">
              <w:rPr>
                <w:lang w:eastAsia="ko-KR"/>
              </w:rPr>
              <w:t>assumptions.</w:t>
            </w:r>
          </w:p>
        </w:tc>
      </w:tr>
    </w:tbl>
    <w:p w14:paraId="26153BED" w14:textId="77777777" w:rsidR="00FA020E" w:rsidRDefault="00FA020E" w:rsidP="008174B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2F1A9612" w14:textId="42A6FBF6" w:rsidR="00E15330" w:rsidRDefault="00F82088" w:rsidP="008174B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1F274F">
        <w:rPr>
          <w:rFonts w:ascii="Times New Roman" w:hAnsi="Times New Roman"/>
          <w:b w:val="0"/>
          <w:bCs/>
          <w:sz w:val="20"/>
          <w:lang w:val="en-US" w:eastAsia="zh-TW"/>
        </w:rPr>
        <w:t>In this contribution we</w:t>
      </w:r>
      <w:r w:rsidR="0005077A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D02F23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discuss </w:t>
      </w:r>
      <w:r w:rsidR="00954BC9">
        <w:rPr>
          <w:rFonts w:ascii="Times New Roman" w:hAnsi="Times New Roman"/>
          <w:b w:val="0"/>
          <w:bCs/>
          <w:sz w:val="20"/>
          <w:lang w:val="en-US" w:eastAsia="zh-TW"/>
        </w:rPr>
        <w:t xml:space="preserve">remaining details on </w:t>
      </w:r>
      <w:r w:rsidR="007B329D">
        <w:rPr>
          <w:rFonts w:ascii="Times New Roman" w:hAnsi="Times New Roman"/>
          <w:b w:val="0"/>
          <w:bCs/>
          <w:sz w:val="20"/>
          <w:lang w:val="en-US" w:eastAsia="zh-TW"/>
        </w:rPr>
        <w:t>sidelink evaluation methodolo</w:t>
      </w:r>
      <w:r w:rsidR="00D31435">
        <w:rPr>
          <w:rFonts w:ascii="Times New Roman" w:hAnsi="Times New Roman"/>
          <w:b w:val="0"/>
          <w:bCs/>
          <w:sz w:val="20"/>
          <w:lang w:val="en-US" w:eastAsia="zh-TW"/>
        </w:rPr>
        <w:t xml:space="preserve">gy. </w:t>
      </w:r>
    </w:p>
    <w:p w14:paraId="43D1870B" w14:textId="77777777" w:rsidR="00EE7E03" w:rsidRPr="00EE7E03" w:rsidRDefault="00EE7E03" w:rsidP="008174B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Cs/>
          <w:color w:val="FF0000"/>
          <w:sz w:val="20"/>
          <w:lang w:val="en-US" w:eastAsia="zh-TW"/>
        </w:rPr>
      </w:pPr>
    </w:p>
    <w:p w14:paraId="635D5DFF" w14:textId="36BB2199" w:rsidR="005D7C05" w:rsidRPr="005E1871" w:rsidRDefault="00462304" w:rsidP="005E1871">
      <w:pPr>
        <w:pStyle w:val="Heading1"/>
        <w:jc w:val="both"/>
        <w:rPr>
          <w:rFonts w:cs="Arial"/>
          <w:lang w:val="en-US" w:eastAsia="zh-TW"/>
        </w:rPr>
      </w:pPr>
      <w:r>
        <w:rPr>
          <w:lang w:eastAsia="zh-TW"/>
        </w:rPr>
        <w:t>Discussion</w:t>
      </w:r>
    </w:p>
    <w:p w14:paraId="4D32ED83" w14:textId="2D462AB5" w:rsidR="00CB0D83" w:rsidRDefault="00D32C9B" w:rsidP="00A51D8C">
      <w:pPr>
        <w:spacing w:after="0"/>
        <w:jc w:val="both"/>
        <w:rPr>
          <w:lang w:eastAsia="zh-TW"/>
        </w:rPr>
      </w:pPr>
      <w:r>
        <w:rPr>
          <w:lang w:eastAsia="zh-TW"/>
        </w:rPr>
        <w:t xml:space="preserve">In Rel-16 NR-Uu power saving study, companies were required to report the % time distribution for different power states in their simulations as a calibration exercise. Similar reporting should be encouraged in </w:t>
      </w:r>
      <w:r w:rsidR="00830EFF">
        <w:rPr>
          <w:lang w:eastAsia="zh-TW"/>
        </w:rPr>
        <w:t xml:space="preserve">the </w:t>
      </w:r>
      <w:r>
        <w:rPr>
          <w:lang w:eastAsia="zh-TW"/>
        </w:rPr>
        <w:t xml:space="preserve">sidelink evaluation study to help calibrate results among companies. </w:t>
      </w:r>
      <w:r w:rsidR="00830EFF">
        <w:rPr>
          <w:lang w:eastAsia="zh-TW"/>
        </w:rPr>
        <w:t xml:space="preserve">As an </w:t>
      </w:r>
      <w:r>
        <w:rPr>
          <w:lang w:eastAsia="zh-TW"/>
        </w:rPr>
        <w:t xml:space="preserve">example, </w:t>
      </w:r>
      <w:r w:rsidR="00830EFF">
        <w:rPr>
          <w:lang w:eastAsia="zh-TW"/>
        </w:rPr>
        <w:t xml:space="preserve">following reporting can be used by companies: on average, </w:t>
      </w:r>
      <w:r>
        <w:rPr>
          <w:lang w:eastAsia="zh-TW"/>
        </w:rPr>
        <w:t>x% of the simulation time is used for 1</w:t>
      </w:r>
      <w:r w:rsidRPr="00D32C9B">
        <w:rPr>
          <w:vertAlign w:val="superscript"/>
          <w:lang w:eastAsia="zh-TW"/>
        </w:rPr>
        <w:t>st</w:t>
      </w:r>
      <w:r>
        <w:rPr>
          <w:lang w:eastAsia="zh-TW"/>
        </w:rPr>
        <w:t xml:space="preserve"> SCI/2</w:t>
      </w:r>
      <w:r w:rsidRPr="00D32C9B">
        <w:rPr>
          <w:vertAlign w:val="superscript"/>
          <w:lang w:eastAsia="zh-TW"/>
        </w:rPr>
        <w:t>nd</w:t>
      </w:r>
      <w:r>
        <w:rPr>
          <w:lang w:eastAsia="zh-TW"/>
        </w:rPr>
        <w:t xml:space="preserve"> SCI RX state, y% of the simulation time is used for PSCCH/PSSCH RX state, z% of the simulation time is used in micro sleep state, etc. </w:t>
      </w:r>
    </w:p>
    <w:p w14:paraId="5320BA9D" w14:textId="77777777" w:rsidR="00CB0D83" w:rsidRDefault="00CB0D83" w:rsidP="00A51D8C">
      <w:pPr>
        <w:spacing w:after="0"/>
        <w:jc w:val="both"/>
        <w:rPr>
          <w:lang w:eastAsia="zh-TW"/>
        </w:rPr>
      </w:pPr>
    </w:p>
    <w:p w14:paraId="72BCC393" w14:textId="35CEA1C4" w:rsidR="00373585" w:rsidRPr="002962CB" w:rsidRDefault="00373585" w:rsidP="00A51D8C">
      <w:pPr>
        <w:spacing w:after="0"/>
        <w:jc w:val="both"/>
        <w:rPr>
          <w:lang w:eastAsia="zh-TW"/>
        </w:rPr>
      </w:pPr>
      <w:r>
        <w:rPr>
          <w:lang w:eastAsia="zh-TW"/>
        </w:rPr>
        <w:t>We propose the following:</w:t>
      </w:r>
    </w:p>
    <w:p w14:paraId="14920382" w14:textId="77777777" w:rsidR="00A51D8C" w:rsidRDefault="00A51D8C" w:rsidP="00537D55">
      <w:pPr>
        <w:spacing w:after="0"/>
        <w:jc w:val="both"/>
        <w:rPr>
          <w:b/>
          <w:lang w:eastAsia="zh-TW"/>
        </w:rPr>
      </w:pPr>
    </w:p>
    <w:p w14:paraId="6313798D" w14:textId="7D2B0A48" w:rsidR="00D32C9B" w:rsidRDefault="005314E6" w:rsidP="00CB0D83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1</w:t>
      </w:r>
      <w:r w:rsidR="00537D55" w:rsidRPr="001F274F">
        <w:rPr>
          <w:b/>
          <w:lang w:eastAsia="zh-TW"/>
        </w:rPr>
        <w:t xml:space="preserve">: </w:t>
      </w:r>
      <w:r w:rsidR="00D32C9B" w:rsidRPr="00EE7E03">
        <w:rPr>
          <w:b/>
        </w:rPr>
        <w:t xml:space="preserve">The </w:t>
      </w:r>
      <w:r w:rsidR="00D32C9B">
        <w:rPr>
          <w:b/>
        </w:rPr>
        <w:t xml:space="preserve">% </w:t>
      </w:r>
      <w:r w:rsidR="00D32C9B" w:rsidRPr="00EE7E03">
        <w:rPr>
          <w:b/>
        </w:rPr>
        <w:t>time distribution for different power states shall be reported</w:t>
      </w:r>
      <w:r w:rsidR="00D32C9B">
        <w:rPr>
          <w:b/>
        </w:rPr>
        <w:t xml:space="preserve"> by companies from their simulations</w:t>
      </w:r>
      <w:r w:rsidR="00D32C9B">
        <w:rPr>
          <w:b/>
          <w:lang w:eastAsia="zh-TW"/>
        </w:rPr>
        <w:t xml:space="preserve"> for calibration purposes.</w:t>
      </w:r>
    </w:p>
    <w:p w14:paraId="67849605" w14:textId="77777777" w:rsidR="00D32C9B" w:rsidRDefault="00D32C9B" w:rsidP="00D32C9B">
      <w:pPr>
        <w:spacing w:after="0"/>
        <w:jc w:val="both"/>
        <w:rPr>
          <w:lang w:eastAsia="zh-TW"/>
        </w:rPr>
      </w:pPr>
    </w:p>
    <w:p w14:paraId="29A3EDC8" w14:textId="5F8ADDE8" w:rsidR="00CB0D83" w:rsidRDefault="00D32C9B" w:rsidP="00F44C91">
      <w:pPr>
        <w:jc w:val="both"/>
      </w:pPr>
      <w:r>
        <w:rPr>
          <w:lang w:eastAsia="zh-TW"/>
        </w:rPr>
        <w:t xml:space="preserve">Another power state </w:t>
      </w:r>
      <w:r w:rsidR="00AD7977">
        <w:rPr>
          <w:lang w:eastAsia="zh-TW"/>
        </w:rPr>
        <w:t xml:space="preserve">should be introduced </w:t>
      </w:r>
      <w:r>
        <w:rPr>
          <w:lang w:eastAsia="zh-TW"/>
        </w:rPr>
        <w:t xml:space="preserve">for </w:t>
      </w:r>
      <w:r w:rsidR="00AD7977">
        <w:rPr>
          <w:lang w:eastAsia="zh-TW"/>
        </w:rPr>
        <w:t xml:space="preserve">the </w:t>
      </w:r>
      <w:r>
        <w:rPr>
          <w:lang w:eastAsia="zh-TW"/>
        </w:rPr>
        <w:t xml:space="preserve">simultaneous reception of S-SSB and PSCCH/PSSCH </w:t>
      </w:r>
      <w:r w:rsidR="00365102">
        <w:rPr>
          <w:lang w:eastAsia="zh-TW"/>
        </w:rPr>
        <w:t>in the</w:t>
      </w:r>
      <w:r>
        <w:rPr>
          <w:lang w:eastAsia="zh-TW"/>
        </w:rPr>
        <w:t xml:space="preserve"> evaluation methodology as </w:t>
      </w:r>
      <w:r w:rsidR="00365102">
        <w:rPr>
          <w:lang w:eastAsia="zh-TW"/>
        </w:rPr>
        <w:t xml:space="preserve">an </w:t>
      </w:r>
      <w:r>
        <w:rPr>
          <w:lang w:eastAsia="zh-TW"/>
        </w:rPr>
        <w:t xml:space="preserve">RX state for </w:t>
      </w:r>
      <w:r w:rsidR="00365102">
        <w:rPr>
          <w:lang w:eastAsia="zh-TW"/>
        </w:rPr>
        <w:t xml:space="preserve">the </w:t>
      </w:r>
      <w:r>
        <w:rPr>
          <w:lang w:eastAsia="zh-TW"/>
        </w:rPr>
        <w:t>UE</w:t>
      </w:r>
      <w:r w:rsidR="00365102">
        <w:rPr>
          <w:lang w:eastAsia="zh-TW"/>
        </w:rPr>
        <w:t>s</w:t>
      </w:r>
      <w:r>
        <w:rPr>
          <w:lang w:eastAsia="zh-TW"/>
        </w:rPr>
        <w:t xml:space="preserve"> that are using S-SSB as their sync source. The relative power for this state can be </w:t>
      </w:r>
      <w:r w:rsidR="00C035EF">
        <w:rPr>
          <w:lang w:eastAsia="zh-TW"/>
        </w:rPr>
        <w:t xml:space="preserve">set to </w:t>
      </w:r>
      <w:r>
        <w:rPr>
          <w:lang w:eastAsia="zh-TW"/>
        </w:rPr>
        <w:t xml:space="preserve">the </w:t>
      </w:r>
      <w:r w:rsidRPr="001D00BB">
        <w:t>0.85x the sum of</w:t>
      </w:r>
      <w:r>
        <w:t xml:space="preserve"> their respective relative powers. </w:t>
      </w:r>
      <w:bookmarkStart w:id="0" w:name="_GoBack"/>
      <w:bookmarkEnd w:id="0"/>
    </w:p>
    <w:p w14:paraId="1F2C827C" w14:textId="099688BF" w:rsidR="00CB0D83" w:rsidRDefault="00CB0D83" w:rsidP="00F44C91">
      <w:pPr>
        <w:jc w:val="both"/>
      </w:pPr>
      <w:r>
        <w:t>We propose the following:</w:t>
      </w:r>
    </w:p>
    <w:p w14:paraId="6B32436B" w14:textId="352EE45F" w:rsidR="00D32C9B" w:rsidRDefault="00D32C9B" w:rsidP="00D32C9B">
      <w:pPr>
        <w:jc w:val="both"/>
        <w:rPr>
          <w:b/>
          <w:lang w:eastAsia="zh-TW"/>
        </w:rPr>
      </w:pPr>
      <w:r>
        <w:rPr>
          <w:b/>
          <w:lang w:eastAsia="zh-TW"/>
        </w:rPr>
        <w:t>Proposal 2</w:t>
      </w:r>
      <w:r w:rsidRPr="001F274F">
        <w:rPr>
          <w:b/>
          <w:lang w:eastAsia="zh-TW"/>
        </w:rPr>
        <w:t xml:space="preserve">: </w:t>
      </w:r>
      <w:r>
        <w:rPr>
          <w:b/>
        </w:rPr>
        <w:t xml:space="preserve">Introduce </w:t>
      </w:r>
      <w:r w:rsidR="00CB0D83">
        <w:rPr>
          <w:b/>
        </w:rPr>
        <w:t xml:space="preserve">an </w:t>
      </w:r>
      <w:r>
        <w:rPr>
          <w:b/>
        </w:rPr>
        <w:t>RX state for S-SSB + PSCCH/PSSCH</w:t>
      </w:r>
      <w:r>
        <w:rPr>
          <w:b/>
          <w:lang w:eastAsia="zh-TW"/>
        </w:rPr>
        <w:t xml:space="preserve"> with a relative power of </w:t>
      </w:r>
      <w:r w:rsidRPr="00D32C9B">
        <w:rPr>
          <w:b/>
          <w:lang w:eastAsia="zh-TW"/>
        </w:rPr>
        <w:t xml:space="preserve">0.85x the sum of </w:t>
      </w:r>
      <w:r>
        <w:rPr>
          <w:b/>
          <w:lang w:eastAsia="zh-TW"/>
        </w:rPr>
        <w:t xml:space="preserve">their </w:t>
      </w:r>
      <w:r w:rsidRPr="00D32C9B">
        <w:rPr>
          <w:b/>
          <w:lang w:eastAsia="zh-TW"/>
        </w:rPr>
        <w:t>respective relative powers</w:t>
      </w:r>
      <w:r>
        <w:rPr>
          <w:b/>
          <w:lang w:eastAsia="zh-TW"/>
        </w:rPr>
        <w:t>.</w:t>
      </w:r>
    </w:p>
    <w:p w14:paraId="1EF9AB6D" w14:textId="019C30B7" w:rsidR="00D32C9B" w:rsidRDefault="00CB0D83" w:rsidP="00F44C91">
      <w:pPr>
        <w:jc w:val="both"/>
        <w:rPr>
          <w:lang w:eastAsia="zh-TW"/>
        </w:rPr>
      </w:pPr>
      <w:r>
        <w:rPr>
          <w:lang w:eastAsia="zh-TW"/>
        </w:rPr>
        <w:lastRenderedPageBreak/>
        <w:t>In addition, it is also useful to consider the scenarios where the 1</w:t>
      </w:r>
      <w:r w:rsidRPr="00CB0D83">
        <w:rPr>
          <w:vertAlign w:val="superscript"/>
          <w:lang w:eastAsia="zh-TW"/>
        </w:rPr>
        <w:t>st</w:t>
      </w:r>
      <w:r>
        <w:rPr>
          <w:lang w:eastAsia="zh-TW"/>
        </w:rPr>
        <w:t xml:space="preserve"> SCI cannot be decoded. As such cases also lead to UE power consumption, the evaluation methodology should incorporate this case. Since a UE that fails to decode the 1</w:t>
      </w:r>
      <w:r w:rsidRPr="00CB0D83">
        <w:rPr>
          <w:vertAlign w:val="superscript"/>
          <w:lang w:eastAsia="zh-TW"/>
        </w:rPr>
        <w:t>st</w:t>
      </w:r>
      <w:r>
        <w:rPr>
          <w:lang w:eastAsia="zh-TW"/>
        </w:rPr>
        <w:t xml:space="preserve"> SCI cannot decode the 2</w:t>
      </w:r>
      <w:r w:rsidRPr="00CB0D83">
        <w:rPr>
          <w:vertAlign w:val="superscript"/>
          <w:lang w:eastAsia="zh-TW"/>
        </w:rPr>
        <w:t>nd</w:t>
      </w:r>
      <w:r>
        <w:rPr>
          <w:lang w:eastAsia="zh-TW"/>
        </w:rPr>
        <w:t xml:space="preserve"> SCI, a 1</w:t>
      </w:r>
      <w:r w:rsidRPr="00CB0D83">
        <w:rPr>
          <w:vertAlign w:val="superscript"/>
          <w:lang w:eastAsia="zh-TW"/>
        </w:rPr>
        <w:t>st</w:t>
      </w:r>
      <w:r>
        <w:rPr>
          <w:lang w:eastAsia="zh-TW"/>
        </w:rPr>
        <w:t xml:space="preserve">-SCI only RX state should be introduced. </w:t>
      </w:r>
    </w:p>
    <w:p w14:paraId="1CFBC408" w14:textId="60058CBC" w:rsidR="00CB0D83" w:rsidRDefault="00CB0D83" w:rsidP="00F44C91">
      <w:pPr>
        <w:jc w:val="both"/>
        <w:rPr>
          <w:lang w:eastAsia="zh-TW"/>
        </w:rPr>
      </w:pPr>
      <w:r>
        <w:rPr>
          <w:lang w:eastAsia="zh-TW"/>
        </w:rPr>
        <w:t>We propose the following:</w:t>
      </w:r>
    </w:p>
    <w:p w14:paraId="7DFB851F" w14:textId="2612E5B0" w:rsidR="00CB0D83" w:rsidRDefault="00CB0D83" w:rsidP="00CB0D83">
      <w:pPr>
        <w:jc w:val="both"/>
        <w:rPr>
          <w:b/>
          <w:lang w:eastAsia="zh-TW"/>
        </w:rPr>
      </w:pPr>
      <w:r>
        <w:rPr>
          <w:b/>
          <w:lang w:eastAsia="zh-TW"/>
        </w:rPr>
        <w:t xml:space="preserve">Proposal </w:t>
      </w:r>
      <w:r w:rsidR="001C5DBA">
        <w:rPr>
          <w:b/>
          <w:lang w:eastAsia="zh-TW"/>
        </w:rPr>
        <w:t>3</w:t>
      </w:r>
      <w:r w:rsidRPr="001F274F">
        <w:rPr>
          <w:b/>
          <w:lang w:eastAsia="zh-TW"/>
        </w:rPr>
        <w:t xml:space="preserve">: </w:t>
      </w:r>
      <w:r>
        <w:rPr>
          <w:b/>
        </w:rPr>
        <w:t>Introduce an RX state for 1st-SCI-</w:t>
      </w:r>
      <w:r w:rsidRPr="00CB0D83">
        <w:rPr>
          <w:b/>
        </w:rPr>
        <w:t>only</w:t>
      </w:r>
      <w:r>
        <w:rPr>
          <w:b/>
        </w:rPr>
        <w:t xml:space="preserve"> reception to capture power consumption when the 1-st SCI cannot be decoded.</w:t>
      </w:r>
    </w:p>
    <w:p w14:paraId="428663C1" w14:textId="77777777" w:rsidR="00D32C9B" w:rsidRDefault="00D32C9B" w:rsidP="00D32C9B">
      <w:pPr>
        <w:spacing w:after="0"/>
        <w:jc w:val="both"/>
        <w:rPr>
          <w:rFonts w:ascii="Arial" w:hAnsi="Arial"/>
          <w:b/>
          <w:noProof/>
          <w:sz w:val="18"/>
          <w:lang w:val="en-GB" w:eastAsia="zh-TW"/>
        </w:rPr>
      </w:pPr>
    </w:p>
    <w:p w14:paraId="67213BFD" w14:textId="77777777" w:rsidR="001C5DBA" w:rsidRDefault="001C5DBA" w:rsidP="001C5DBA">
      <w:pPr>
        <w:jc w:val="both"/>
        <w:rPr>
          <w:lang w:eastAsia="zh-TW"/>
        </w:rPr>
      </w:pPr>
      <w:r>
        <w:rPr>
          <w:lang w:eastAsia="zh-TW"/>
        </w:rPr>
        <w:t xml:space="preserve">One of the RAN2-led objectives of Rel-17 WI on sidelink enhancements is the alignment of SL-DRX pattern with the SL-DRX pattern of other sidelink users. Another objective is the alignment of SL-DRX pattern with the same UE’s Uu-DRX pattern (if configured). According to the these objectives, an in-coverage UE that operates in Mode-1 may need to align its SL-DRX pattern simultaneously with its own Uu C-DRX and with the  SL-DRX pattern of other users. In comparison, an out-of-coverage UE operating in Mode-2 may not have any active Uu DRX configuration, and such a UE will only need to align its SL-DRX to other sidelink users. Any misalignment between two SL-DRX configurations will likely to cause packet loss, which will lead to more HARQ re-transmissions, hence higher power consumption. </w:t>
      </w:r>
    </w:p>
    <w:p w14:paraId="025FDCB9" w14:textId="036B9876" w:rsidR="001C5DBA" w:rsidRDefault="001C5DBA" w:rsidP="00D32C9B">
      <w:pPr>
        <w:spacing w:after="0"/>
        <w:jc w:val="both"/>
        <w:rPr>
          <w:lang w:eastAsia="zh-TW"/>
        </w:rPr>
      </w:pPr>
      <w:r>
        <w:rPr>
          <w:lang w:eastAsia="zh-TW"/>
        </w:rPr>
        <w:t>As alignment of SL-DRX pattern to two different DRX configurations simultaneously is more challenging for an in-coverage UE operating in Mode-1, there will be a gap in power consumption levels between a Mode-1 UE and Mode-2 UE. In our view, such difference in power consumption levels should be understand accurately. Therefore, the evaluation methodology should allow to study a Mode-1 UE’s power consumption separately from a Mode-2 UE’s. Hence, in our view the reception of DCI scheduling PSCCH/PSSCH should be defined as a separate RX state for in-coverage UEs.</w:t>
      </w:r>
    </w:p>
    <w:p w14:paraId="51C4959F" w14:textId="77777777" w:rsidR="001C5DBA" w:rsidRDefault="001C5DBA" w:rsidP="00D32C9B">
      <w:pPr>
        <w:spacing w:after="0"/>
        <w:jc w:val="both"/>
        <w:rPr>
          <w:lang w:eastAsia="zh-TW"/>
        </w:rPr>
      </w:pPr>
    </w:p>
    <w:p w14:paraId="7DACDBC9" w14:textId="0E5942B3" w:rsidR="001C5DBA" w:rsidRDefault="001C5DBA" w:rsidP="00D32C9B">
      <w:pPr>
        <w:spacing w:after="0"/>
        <w:jc w:val="both"/>
        <w:rPr>
          <w:lang w:eastAsia="zh-TW"/>
        </w:rPr>
      </w:pPr>
      <w:r>
        <w:rPr>
          <w:lang w:eastAsia="zh-TW"/>
        </w:rPr>
        <w:t>We propose the following:</w:t>
      </w:r>
    </w:p>
    <w:p w14:paraId="6B78A4DA" w14:textId="77777777" w:rsidR="001C5DBA" w:rsidRDefault="001C5DBA" w:rsidP="00D32C9B">
      <w:pPr>
        <w:spacing w:after="0"/>
        <w:jc w:val="both"/>
        <w:rPr>
          <w:lang w:eastAsia="zh-TW"/>
        </w:rPr>
      </w:pPr>
    </w:p>
    <w:p w14:paraId="5FADBED2" w14:textId="77777777" w:rsidR="00413F35" w:rsidRDefault="00413F35" w:rsidP="00413F35">
      <w:pPr>
        <w:jc w:val="both"/>
        <w:rPr>
          <w:b/>
          <w:lang w:eastAsia="zh-TW"/>
        </w:rPr>
      </w:pPr>
      <w:r>
        <w:rPr>
          <w:b/>
          <w:lang w:eastAsia="zh-TW"/>
        </w:rPr>
        <w:t>Proposal 4</w:t>
      </w:r>
      <w:r w:rsidRPr="001F274F">
        <w:rPr>
          <w:b/>
          <w:lang w:eastAsia="zh-TW"/>
        </w:rPr>
        <w:t xml:space="preserve">: </w:t>
      </w:r>
      <w:r>
        <w:rPr>
          <w:b/>
        </w:rPr>
        <w:t>Define an RX state for the reception of DCI scheduling PSCCH/PSSCH for in-coverage UEs to accurately capture the difference in power consumption levels between an in-coverage UE and out-of-coverage UE.</w:t>
      </w:r>
    </w:p>
    <w:p w14:paraId="0D73E611" w14:textId="77777777" w:rsidR="00FB1093" w:rsidRPr="001F274F" w:rsidRDefault="00C01545" w:rsidP="00C07FC9">
      <w:pPr>
        <w:pStyle w:val="Heading1"/>
        <w:rPr>
          <w:rFonts w:cs="Arial"/>
          <w:lang w:val="en-US" w:eastAsia="zh-TW"/>
        </w:rPr>
      </w:pPr>
      <w:r w:rsidRPr="001F274F">
        <w:rPr>
          <w:rFonts w:cs="Arial"/>
          <w:lang w:val="en-US" w:eastAsia="zh-TW"/>
        </w:rPr>
        <w:t>Conclusions</w:t>
      </w:r>
    </w:p>
    <w:p w14:paraId="30919F0B" w14:textId="77777777" w:rsidR="00E66AAF" w:rsidRPr="001F274F" w:rsidRDefault="00D56A40" w:rsidP="00C01545">
      <w:pPr>
        <w:snapToGrid w:val="0"/>
        <w:spacing w:after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>We have the following proposals:</w:t>
      </w:r>
    </w:p>
    <w:p w14:paraId="5D8F4010" w14:textId="77777777" w:rsidR="009D4B22" w:rsidRPr="001F274F" w:rsidRDefault="009D4B22" w:rsidP="001E6A9A">
      <w:pPr>
        <w:spacing w:after="0"/>
        <w:jc w:val="both"/>
        <w:rPr>
          <w:b/>
          <w:lang w:eastAsia="zh-TW"/>
        </w:rPr>
      </w:pPr>
    </w:p>
    <w:p w14:paraId="74538235" w14:textId="77777777" w:rsidR="001C5DBA" w:rsidRDefault="001C5DBA" w:rsidP="001C5DBA">
      <w:pPr>
        <w:jc w:val="both"/>
        <w:rPr>
          <w:b/>
          <w:lang w:eastAsia="zh-TW"/>
        </w:rPr>
      </w:pPr>
      <w:r>
        <w:rPr>
          <w:b/>
          <w:lang w:eastAsia="zh-TW"/>
        </w:rPr>
        <w:t>Proposal 1</w:t>
      </w:r>
      <w:r w:rsidRPr="001F274F">
        <w:rPr>
          <w:b/>
          <w:lang w:eastAsia="zh-TW"/>
        </w:rPr>
        <w:t xml:space="preserve">: </w:t>
      </w:r>
      <w:r w:rsidRPr="00EE7E03">
        <w:rPr>
          <w:b/>
        </w:rPr>
        <w:t xml:space="preserve">The </w:t>
      </w:r>
      <w:r>
        <w:rPr>
          <w:b/>
        </w:rPr>
        <w:t xml:space="preserve">% </w:t>
      </w:r>
      <w:r w:rsidRPr="00EE7E03">
        <w:rPr>
          <w:b/>
        </w:rPr>
        <w:t>time distribution for different power states shall be reported</w:t>
      </w:r>
      <w:r>
        <w:rPr>
          <w:b/>
        </w:rPr>
        <w:t xml:space="preserve"> by companies from their simulations</w:t>
      </w:r>
      <w:r>
        <w:rPr>
          <w:b/>
          <w:lang w:eastAsia="zh-TW"/>
        </w:rPr>
        <w:t xml:space="preserve"> for calibration purposes.</w:t>
      </w:r>
    </w:p>
    <w:p w14:paraId="385AF2F4" w14:textId="77777777" w:rsidR="001C5DBA" w:rsidRDefault="001C5DBA" w:rsidP="001C5DBA">
      <w:pPr>
        <w:jc w:val="both"/>
        <w:rPr>
          <w:b/>
          <w:lang w:eastAsia="zh-TW"/>
        </w:rPr>
      </w:pPr>
      <w:r>
        <w:rPr>
          <w:b/>
          <w:lang w:eastAsia="zh-TW"/>
        </w:rPr>
        <w:t>Proposal 2</w:t>
      </w:r>
      <w:r w:rsidRPr="001F274F">
        <w:rPr>
          <w:b/>
          <w:lang w:eastAsia="zh-TW"/>
        </w:rPr>
        <w:t xml:space="preserve">: </w:t>
      </w:r>
      <w:r>
        <w:rPr>
          <w:b/>
        </w:rPr>
        <w:t>Introduce an RX state for S-SSB + PSCCH/PSSCH</w:t>
      </w:r>
      <w:r>
        <w:rPr>
          <w:b/>
          <w:lang w:eastAsia="zh-TW"/>
        </w:rPr>
        <w:t xml:space="preserve"> with a relative power of </w:t>
      </w:r>
      <w:r w:rsidRPr="00D32C9B">
        <w:rPr>
          <w:b/>
          <w:lang w:eastAsia="zh-TW"/>
        </w:rPr>
        <w:t xml:space="preserve">0.85x the sum of </w:t>
      </w:r>
      <w:r>
        <w:rPr>
          <w:b/>
          <w:lang w:eastAsia="zh-TW"/>
        </w:rPr>
        <w:t xml:space="preserve">their </w:t>
      </w:r>
      <w:r w:rsidRPr="00D32C9B">
        <w:rPr>
          <w:b/>
          <w:lang w:eastAsia="zh-TW"/>
        </w:rPr>
        <w:t>respective relative powers</w:t>
      </w:r>
      <w:r>
        <w:rPr>
          <w:b/>
          <w:lang w:eastAsia="zh-TW"/>
        </w:rPr>
        <w:t>.</w:t>
      </w:r>
    </w:p>
    <w:p w14:paraId="08F350A4" w14:textId="77777777" w:rsidR="001C5DBA" w:rsidRDefault="001C5DBA" w:rsidP="001C5DBA">
      <w:pPr>
        <w:jc w:val="both"/>
        <w:rPr>
          <w:b/>
          <w:lang w:eastAsia="zh-TW"/>
        </w:rPr>
      </w:pPr>
      <w:r>
        <w:rPr>
          <w:b/>
          <w:lang w:eastAsia="zh-TW"/>
        </w:rPr>
        <w:t>Proposal 3</w:t>
      </w:r>
      <w:r w:rsidRPr="001F274F">
        <w:rPr>
          <w:b/>
          <w:lang w:eastAsia="zh-TW"/>
        </w:rPr>
        <w:t xml:space="preserve">: </w:t>
      </w:r>
      <w:r>
        <w:rPr>
          <w:b/>
        </w:rPr>
        <w:t>Introduce an RX state for 1st-SCI-</w:t>
      </w:r>
      <w:r w:rsidRPr="00CB0D83">
        <w:rPr>
          <w:b/>
        </w:rPr>
        <w:t>only</w:t>
      </w:r>
      <w:r>
        <w:rPr>
          <w:b/>
        </w:rPr>
        <w:t xml:space="preserve"> reception to capture power consumption when the 1-st SCI cannot be decoded.</w:t>
      </w:r>
    </w:p>
    <w:p w14:paraId="42B71534" w14:textId="63FFA8F1" w:rsidR="001C5DBA" w:rsidRDefault="001C5DBA" w:rsidP="001C5DBA">
      <w:pPr>
        <w:jc w:val="both"/>
        <w:rPr>
          <w:b/>
          <w:lang w:eastAsia="zh-TW"/>
        </w:rPr>
      </w:pPr>
      <w:r>
        <w:rPr>
          <w:b/>
          <w:lang w:eastAsia="zh-TW"/>
        </w:rPr>
        <w:t>Proposal 4</w:t>
      </w:r>
      <w:r w:rsidRPr="001F274F">
        <w:rPr>
          <w:b/>
          <w:lang w:eastAsia="zh-TW"/>
        </w:rPr>
        <w:t xml:space="preserve">: </w:t>
      </w:r>
      <w:r w:rsidR="00413F35">
        <w:rPr>
          <w:b/>
        </w:rPr>
        <w:t>Define</w:t>
      </w:r>
      <w:r>
        <w:rPr>
          <w:b/>
        </w:rPr>
        <w:t xml:space="preserve"> </w:t>
      </w:r>
      <w:r w:rsidR="00413F35">
        <w:rPr>
          <w:b/>
        </w:rPr>
        <w:t xml:space="preserve">an </w:t>
      </w:r>
      <w:r>
        <w:rPr>
          <w:b/>
        </w:rPr>
        <w:t xml:space="preserve">RX state for </w:t>
      </w:r>
      <w:r w:rsidR="00413F35">
        <w:rPr>
          <w:b/>
        </w:rPr>
        <w:t xml:space="preserve">the </w:t>
      </w:r>
      <w:r>
        <w:rPr>
          <w:b/>
        </w:rPr>
        <w:t xml:space="preserve">reception </w:t>
      </w:r>
      <w:r w:rsidR="00413F35">
        <w:rPr>
          <w:b/>
        </w:rPr>
        <w:t xml:space="preserve">of DCI scheduling PSCCH/PSSCH for in-coverage UEs </w:t>
      </w:r>
      <w:r>
        <w:rPr>
          <w:b/>
        </w:rPr>
        <w:t xml:space="preserve">to </w:t>
      </w:r>
      <w:r w:rsidR="00413F35">
        <w:rPr>
          <w:b/>
        </w:rPr>
        <w:t xml:space="preserve">accurately </w:t>
      </w:r>
      <w:r>
        <w:rPr>
          <w:b/>
        </w:rPr>
        <w:t xml:space="preserve">capture </w:t>
      </w:r>
      <w:r w:rsidR="00413F35">
        <w:rPr>
          <w:b/>
        </w:rPr>
        <w:t xml:space="preserve">the difference in </w:t>
      </w:r>
      <w:r>
        <w:rPr>
          <w:b/>
        </w:rPr>
        <w:t xml:space="preserve">power consumption </w:t>
      </w:r>
      <w:r w:rsidR="00413F35">
        <w:rPr>
          <w:b/>
        </w:rPr>
        <w:t>levels between an in-coverage UE and out-of-coverage UE</w:t>
      </w:r>
      <w:r>
        <w:rPr>
          <w:b/>
        </w:rPr>
        <w:t>.</w:t>
      </w:r>
    </w:p>
    <w:p w14:paraId="73B22FB2" w14:textId="77777777" w:rsidR="002D44AF" w:rsidRPr="001F274F" w:rsidRDefault="002D44AF" w:rsidP="002D44AF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References</w:t>
      </w:r>
    </w:p>
    <w:p w14:paraId="520EEC00" w14:textId="7042A094" w:rsidR="002E3921" w:rsidRDefault="00EE7E03" w:rsidP="000B0FD4">
      <w:pPr>
        <w:numPr>
          <w:ilvl w:val="0"/>
          <w:numId w:val="2"/>
        </w:numPr>
      </w:pPr>
      <w:r>
        <w:t>RAN1#102-e Chairman’s Notes</w:t>
      </w:r>
      <w:r w:rsidR="000B0FD4" w:rsidRPr="000B0FD4">
        <w:t xml:space="preserve">, </w:t>
      </w:r>
      <w:r>
        <w:t>e-Meeting</w:t>
      </w:r>
      <w:r w:rsidR="000B0FD4" w:rsidRPr="000B0FD4">
        <w:t xml:space="preserve">, </w:t>
      </w:r>
      <w:r>
        <w:t>September 2020</w:t>
      </w:r>
      <w:r w:rsidR="000B0FD4" w:rsidRPr="000B0FD4">
        <w:t>.</w:t>
      </w:r>
    </w:p>
    <w:sectPr w:rsidR="002E3921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0673D" w14:textId="77777777" w:rsidR="00AE312E" w:rsidRDefault="00AE312E">
      <w:r>
        <w:separator/>
      </w:r>
    </w:p>
  </w:endnote>
  <w:endnote w:type="continuationSeparator" w:id="0">
    <w:p w14:paraId="717E9225" w14:textId="77777777" w:rsidR="00AE312E" w:rsidRDefault="00AE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1C94C" w14:textId="77777777" w:rsidR="00AE312E" w:rsidRDefault="00AE312E">
      <w:r>
        <w:separator/>
      </w:r>
    </w:p>
  </w:footnote>
  <w:footnote w:type="continuationSeparator" w:id="0">
    <w:p w14:paraId="245CEFB6" w14:textId="77777777" w:rsidR="00AE312E" w:rsidRDefault="00AE3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10B5"/>
    <w:multiLevelType w:val="hybridMultilevel"/>
    <w:tmpl w:val="6C2AE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28239B"/>
    <w:multiLevelType w:val="hybridMultilevel"/>
    <w:tmpl w:val="698A6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F03C6"/>
    <w:multiLevelType w:val="hybridMultilevel"/>
    <w:tmpl w:val="E7765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A63F5"/>
    <w:multiLevelType w:val="hybridMultilevel"/>
    <w:tmpl w:val="19A06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6970CA"/>
    <w:multiLevelType w:val="hybridMultilevel"/>
    <w:tmpl w:val="93047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66A1BC7"/>
    <w:multiLevelType w:val="multilevel"/>
    <w:tmpl w:val="76FE6C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57409"/>
    <w:multiLevelType w:val="hybridMultilevel"/>
    <w:tmpl w:val="86EA2B8A"/>
    <w:lvl w:ilvl="0" w:tplc="C442C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5654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8436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6CE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00C9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42A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E08F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BC9D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4A8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A86521"/>
    <w:multiLevelType w:val="hybridMultilevel"/>
    <w:tmpl w:val="845E6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16936"/>
    <w:multiLevelType w:val="hybridMultilevel"/>
    <w:tmpl w:val="1FCC2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A56AA"/>
    <w:multiLevelType w:val="hybridMultilevel"/>
    <w:tmpl w:val="DE6A2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6"/>
  </w:num>
  <w:num w:numId="5">
    <w:abstractNumId w:val="10"/>
  </w:num>
  <w:num w:numId="6">
    <w:abstractNumId w:val="8"/>
  </w:num>
  <w:num w:numId="7">
    <w:abstractNumId w:val="14"/>
  </w:num>
  <w:num w:numId="8">
    <w:abstractNumId w:val="13"/>
  </w:num>
  <w:num w:numId="9">
    <w:abstractNumId w:val="15"/>
  </w:num>
  <w:num w:numId="10">
    <w:abstractNumId w:val="12"/>
  </w:num>
  <w:num w:numId="11">
    <w:abstractNumId w:val="4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0FF"/>
    <w:rsid w:val="000009FF"/>
    <w:rsid w:val="00001A21"/>
    <w:rsid w:val="000027EA"/>
    <w:rsid w:val="00002CC4"/>
    <w:rsid w:val="00002CDB"/>
    <w:rsid w:val="00004008"/>
    <w:rsid w:val="00004B5C"/>
    <w:rsid w:val="000054AF"/>
    <w:rsid w:val="00005880"/>
    <w:rsid w:val="00005DD1"/>
    <w:rsid w:val="00006149"/>
    <w:rsid w:val="00006FCB"/>
    <w:rsid w:val="0000797A"/>
    <w:rsid w:val="000104B6"/>
    <w:rsid w:val="000110AC"/>
    <w:rsid w:val="000115DD"/>
    <w:rsid w:val="00011F25"/>
    <w:rsid w:val="000121C0"/>
    <w:rsid w:val="0001295C"/>
    <w:rsid w:val="00012CCE"/>
    <w:rsid w:val="00013488"/>
    <w:rsid w:val="00013930"/>
    <w:rsid w:val="0001422B"/>
    <w:rsid w:val="00015621"/>
    <w:rsid w:val="00015793"/>
    <w:rsid w:val="00015873"/>
    <w:rsid w:val="00015D2D"/>
    <w:rsid w:val="0001698D"/>
    <w:rsid w:val="000175E6"/>
    <w:rsid w:val="000177BE"/>
    <w:rsid w:val="00017BE5"/>
    <w:rsid w:val="0002017E"/>
    <w:rsid w:val="00020F0D"/>
    <w:rsid w:val="00021746"/>
    <w:rsid w:val="0002191D"/>
    <w:rsid w:val="00021EED"/>
    <w:rsid w:val="000222CB"/>
    <w:rsid w:val="00022737"/>
    <w:rsid w:val="00022C76"/>
    <w:rsid w:val="00022F81"/>
    <w:rsid w:val="00023A49"/>
    <w:rsid w:val="00023FDA"/>
    <w:rsid w:val="0002426D"/>
    <w:rsid w:val="00024276"/>
    <w:rsid w:val="00024C31"/>
    <w:rsid w:val="00024D71"/>
    <w:rsid w:val="000256FD"/>
    <w:rsid w:val="00025790"/>
    <w:rsid w:val="000257A5"/>
    <w:rsid w:val="000259EC"/>
    <w:rsid w:val="00025FAC"/>
    <w:rsid w:val="0002618C"/>
    <w:rsid w:val="00026321"/>
    <w:rsid w:val="000266A0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387D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4E7"/>
    <w:rsid w:val="00036802"/>
    <w:rsid w:val="00036E9D"/>
    <w:rsid w:val="0004010C"/>
    <w:rsid w:val="00040559"/>
    <w:rsid w:val="00041933"/>
    <w:rsid w:val="00041C77"/>
    <w:rsid w:val="000421CC"/>
    <w:rsid w:val="00042772"/>
    <w:rsid w:val="00042A47"/>
    <w:rsid w:val="00042C9C"/>
    <w:rsid w:val="0004387F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069"/>
    <w:rsid w:val="00050269"/>
    <w:rsid w:val="0005077A"/>
    <w:rsid w:val="00050AA9"/>
    <w:rsid w:val="00050E75"/>
    <w:rsid w:val="000518BF"/>
    <w:rsid w:val="000521D1"/>
    <w:rsid w:val="0005273A"/>
    <w:rsid w:val="0005285B"/>
    <w:rsid w:val="00053BA8"/>
    <w:rsid w:val="00053BDB"/>
    <w:rsid w:val="00053C5F"/>
    <w:rsid w:val="000545D5"/>
    <w:rsid w:val="00054D06"/>
    <w:rsid w:val="00055786"/>
    <w:rsid w:val="00055910"/>
    <w:rsid w:val="00055E2D"/>
    <w:rsid w:val="00055F75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15E0"/>
    <w:rsid w:val="00061730"/>
    <w:rsid w:val="00061D0B"/>
    <w:rsid w:val="000625EB"/>
    <w:rsid w:val="000628E7"/>
    <w:rsid w:val="00063F6E"/>
    <w:rsid w:val="000646D3"/>
    <w:rsid w:val="000646DB"/>
    <w:rsid w:val="00065073"/>
    <w:rsid w:val="00065840"/>
    <w:rsid w:val="00066277"/>
    <w:rsid w:val="00066913"/>
    <w:rsid w:val="00066AFE"/>
    <w:rsid w:val="000672B2"/>
    <w:rsid w:val="0006733D"/>
    <w:rsid w:val="00067506"/>
    <w:rsid w:val="00067B95"/>
    <w:rsid w:val="00070E3B"/>
    <w:rsid w:val="00070EDD"/>
    <w:rsid w:val="00070FAE"/>
    <w:rsid w:val="0007152A"/>
    <w:rsid w:val="00071B2A"/>
    <w:rsid w:val="00071E81"/>
    <w:rsid w:val="00072453"/>
    <w:rsid w:val="000728B9"/>
    <w:rsid w:val="00072D4C"/>
    <w:rsid w:val="0007485A"/>
    <w:rsid w:val="00074874"/>
    <w:rsid w:val="00074BF1"/>
    <w:rsid w:val="00074DAE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77DB2"/>
    <w:rsid w:val="000804BB"/>
    <w:rsid w:val="00080B3D"/>
    <w:rsid w:val="00080B6D"/>
    <w:rsid w:val="00080F99"/>
    <w:rsid w:val="000813E5"/>
    <w:rsid w:val="00082041"/>
    <w:rsid w:val="0008250B"/>
    <w:rsid w:val="0008257D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60F1"/>
    <w:rsid w:val="00086157"/>
    <w:rsid w:val="000866B3"/>
    <w:rsid w:val="0008693B"/>
    <w:rsid w:val="00086BE0"/>
    <w:rsid w:val="00087287"/>
    <w:rsid w:val="0008738E"/>
    <w:rsid w:val="000878DE"/>
    <w:rsid w:val="00090222"/>
    <w:rsid w:val="000902CC"/>
    <w:rsid w:val="00090E21"/>
    <w:rsid w:val="00091549"/>
    <w:rsid w:val="00091A48"/>
    <w:rsid w:val="00092813"/>
    <w:rsid w:val="0009373D"/>
    <w:rsid w:val="00093A4E"/>
    <w:rsid w:val="00093E7E"/>
    <w:rsid w:val="00094A36"/>
    <w:rsid w:val="00094EC9"/>
    <w:rsid w:val="00095160"/>
    <w:rsid w:val="00096163"/>
    <w:rsid w:val="0009679F"/>
    <w:rsid w:val="00096F03"/>
    <w:rsid w:val="00096FA7"/>
    <w:rsid w:val="000972DA"/>
    <w:rsid w:val="000972E1"/>
    <w:rsid w:val="0009779C"/>
    <w:rsid w:val="000979F3"/>
    <w:rsid w:val="000A02F0"/>
    <w:rsid w:val="000A0EA9"/>
    <w:rsid w:val="000A1A1C"/>
    <w:rsid w:val="000A1C45"/>
    <w:rsid w:val="000A1E42"/>
    <w:rsid w:val="000A22DC"/>
    <w:rsid w:val="000A28EE"/>
    <w:rsid w:val="000A2A46"/>
    <w:rsid w:val="000A2E10"/>
    <w:rsid w:val="000A3132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1A1"/>
    <w:rsid w:val="000B05CE"/>
    <w:rsid w:val="000B0EB0"/>
    <w:rsid w:val="000B0EFA"/>
    <w:rsid w:val="000B0FA6"/>
    <w:rsid w:val="000B0FD4"/>
    <w:rsid w:val="000B1270"/>
    <w:rsid w:val="000B2EF7"/>
    <w:rsid w:val="000B2F30"/>
    <w:rsid w:val="000B30B6"/>
    <w:rsid w:val="000B311A"/>
    <w:rsid w:val="000B31BB"/>
    <w:rsid w:val="000B344A"/>
    <w:rsid w:val="000B3629"/>
    <w:rsid w:val="000B3A12"/>
    <w:rsid w:val="000B3A61"/>
    <w:rsid w:val="000B42AC"/>
    <w:rsid w:val="000B4415"/>
    <w:rsid w:val="000B480B"/>
    <w:rsid w:val="000B4CAE"/>
    <w:rsid w:val="000B5062"/>
    <w:rsid w:val="000B5534"/>
    <w:rsid w:val="000B5B95"/>
    <w:rsid w:val="000B6193"/>
    <w:rsid w:val="000B6E6C"/>
    <w:rsid w:val="000B795D"/>
    <w:rsid w:val="000B7F94"/>
    <w:rsid w:val="000B7FD9"/>
    <w:rsid w:val="000C0038"/>
    <w:rsid w:val="000C0C1C"/>
    <w:rsid w:val="000C0E1A"/>
    <w:rsid w:val="000C0E80"/>
    <w:rsid w:val="000C1902"/>
    <w:rsid w:val="000C284B"/>
    <w:rsid w:val="000C2D6B"/>
    <w:rsid w:val="000C2E5B"/>
    <w:rsid w:val="000C2F7B"/>
    <w:rsid w:val="000C3571"/>
    <w:rsid w:val="000C3A32"/>
    <w:rsid w:val="000C43F7"/>
    <w:rsid w:val="000C44A9"/>
    <w:rsid w:val="000C47F1"/>
    <w:rsid w:val="000C49AB"/>
    <w:rsid w:val="000C503F"/>
    <w:rsid w:val="000C5844"/>
    <w:rsid w:val="000C5E4F"/>
    <w:rsid w:val="000C5F8B"/>
    <w:rsid w:val="000C7300"/>
    <w:rsid w:val="000C7595"/>
    <w:rsid w:val="000C7890"/>
    <w:rsid w:val="000D0475"/>
    <w:rsid w:val="000D06A0"/>
    <w:rsid w:val="000D06B4"/>
    <w:rsid w:val="000D1740"/>
    <w:rsid w:val="000D1895"/>
    <w:rsid w:val="000D1E67"/>
    <w:rsid w:val="000D1E9A"/>
    <w:rsid w:val="000D2524"/>
    <w:rsid w:val="000D26D5"/>
    <w:rsid w:val="000D2C52"/>
    <w:rsid w:val="000D2C9D"/>
    <w:rsid w:val="000D2DE1"/>
    <w:rsid w:val="000D3D20"/>
    <w:rsid w:val="000D3FC7"/>
    <w:rsid w:val="000D40EA"/>
    <w:rsid w:val="000D414D"/>
    <w:rsid w:val="000D479F"/>
    <w:rsid w:val="000D4E2E"/>
    <w:rsid w:val="000D4E75"/>
    <w:rsid w:val="000D54C6"/>
    <w:rsid w:val="000D58B1"/>
    <w:rsid w:val="000D6978"/>
    <w:rsid w:val="000D6CFC"/>
    <w:rsid w:val="000D6FED"/>
    <w:rsid w:val="000D7F33"/>
    <w:rsid w:val="000D7F67"/>
    <w:rsid w:val="000E005A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CFE"/>
    <w:rsid w:val="000E3A8F"/>
    <w:rsid w:val="000E3E13"/>
    <w:rsid w:val="000E469E"/>
    <w:rsid w:val="000E4A2D"/>
    <w:rsid w:val="000E4A8E"/>
    <w:rsid w:val="000E4C02"/>
    <w:rsid w:val="000E500E"/>
    <w:rsid w:val="000E5558"/>
    <w:rsid w:val="000E5A0B"/>
    <w:rsid w:val="000E604F"/>
    <w:rsid w:val="000E66F3"/>
    <w:rsid w:val="000E69EA"/>
    <w:rsid w:val="000E74C6"/>
    <w:rsid w:val="000E7844"/>
    <w:rsid w:val="000E7928"/>
    <w:rsid w:val="000E7AEC"/>
    <w:rsid w:val="000F0330"/>
    <w:rsid w:val="000F0C99"/>
    <w:rsid w:val="000F1F44"/>
    <w:rsid w:val="000F2D13"/>
    <w:rsid w:val="000F37FA"/>
    <w:rsid w:val="000F3EA8"/>
    <w:rsid w:val="000F4B23"/>
    <w:rsid w:val="000F6445"/>
    <w:rsid w:val="000F71CD"/>
    <w:rsid w:val="000F7730"/>
    <w:rsid w:val="000F7EFE"/>
    <w:rsid w:val="00100731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B57"/>
    <w:rsid w:val="0010456E"/>
    <w:rsid w:val="001048AE"/>
    <w:rsid w:val="00105153"/>
    <w:rsid w:val="00105C3E"/>
    <w:rsid w:val="00105E33"/>
    <w:rsid w:val="00106234"/>
    <w:rsid w:val="001067FD"/>
    <w:rsid w:val="00106B0D"/>
    <w:rsid w:val="00107306"/>
    <w:rsid w:val="0010769A"/>
    <w:rsid w:val="001077DC"/>
    <w:rsid w:val="001079E1"/>
    <w:rsid w:val="00107A7B"/>
    <w:rsid w:val="00107C99"/>
    <w:rsid w:val="00107E39"/>
    <w:rsid w:val="001103E5"/>
    <w:rsid w:val="00111AB7"/>
    <w:rsid w:val="00111ABF"/>
    <w:rsid w:val="00112480"/>
    <w:rsid w:val="0011282C"/>
    <w:rsid w:val="001135BD"/>
    <w:rsid w:val="00113AB9"/>
    <w:rsid w:val="001142A4"/>
    <w:rsid w:val="00114348"/>
    <w:rsid w:val="0011494B"/>
    <w:rsid w:val="00114976"/>
    <w:rsid w:val="00114A5F"/>
    <w:rsid w:val="00115249"/>
    <w:rsid w:val="00116720"/>
    <w:rsid w:val="0011678E"/>
    <w:rsid w:val="001170EC"/>
    <w:rsid w:val="001200EA"/>
    <w:rsid w:val="001206F8"/>
    <w:rsid w:val="00120A8F"/>
    <w:rsid w:val="00120D57"/>
    <w:rsid w:val="00121161"/>
    <w:rsid w:val="001211BC"/>
    <w:rsid w:val="001215E9"/>
    <w:rsid w:val="00121877"/>
    <w:rsid w:val="001219D8"/>
    <w:rsid w:val="00121B2E"/>
    <w:rsid w:val="00121E7E"/>
    <w:rsid w:val="001226A8"/>
    <w:rsid w:val="001229EF"/>
    <w:rsid w:val="00122A6E"/>
    <w:rsid w:val="00122A76"/>
    <w:rsid w:val="00122AA2"/>
    <w:rsid w:val="00122E5E"/>
    <w:rsid w:val="00123094"/>
    <w:rsid w:val="00123469"/>
    <w:rsid w:val="001239DE"/>
    <w:rsid w:val="00123AF3"/>
    <w:rsid w:val="00124551"/>
    <w:rsid w:val="00124B36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325"/>
    <w:rsid w:val="001378AE"/>
    <w:rsid w:val="00137B0F"/>
    <w:rsid w:val="00137CF7"/>
    <w:rsid w:val="0014010C"/>
    <w:rsid w:val="001401A7"/>
    <w:rsid w:val="0014085D"/>
    <w:rsid w:val="00140893"/>
    <w:rsid w:val="00141C0A"/>
    <w:rsid w:val="00141DB0"/>
    <w:rsid w:val="0014218D"/>
    <w:rsid w:val="00142254"/>
    <w:rsid w:val="00143961"/>
    <w:rsid w:val="0014420A"/>
    <w:rsid w:val="0014441F"/>
    <w:rsid w:val="00144695"/>
    <w:rsid w:val="00144795"/>
    <w:rsid w:val="00145890"/>
    <w:rsid w:val="001460C7"/>
    <w:rsid w:val="001463B7"/>
    <w:rsid w:val="001468C9"/>
    <w:rsid w:val="0014746C"/>
    <w:rsid w:val="001478ED"/>
    <w:rsid w:val="00147B0E"/>
    <w:rsid w:val="00150ECC"/>
    <w:rsid w:val="0015172B"/>
    <w:rsid w:val="00151971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93D"/>
    <w:rsid w:val="00154A79"/>
    <w:rsid w:val="00154BFB"/>
    <w:rsid w:val="001555DA"/>
    <w:rsid w:val="00155721"/>
    <w:rsid w:val="0015612D"/>
    <w:rsid w:val="001561FE"/>
    <w:rsid w:val="00156882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12C2"/>
    <w:rsid w:val="00163735"/>
    <w:rsid w:val="00163D1B"/>
    <w:rsid w:val="00164331"/>
    <w:rsid w:val="00164444"/>
    <w:rsid w:val="00164A9E"/>
    <w:rsid w:val="00164B20"/>
    <w:rsid w:val="0016596F"/>
    <w:rsid w:val="001659F5"/>
    <w:rsid w:val="00165D18"/>
    <w:rsid w:val="00165EB0"/>
    <w:rsid w:val="0016637A"/>
    <w:rsid w:val="00166E6F"/>
    <w:rsid w:val="001675C4"/>
    <w:rsid w:val="0016773A"/>
    <w:rsid w:val="001717C2"/>
    <w:rsid w:val="00172031"/>
    <w:rsid w:val="00173103"/>
    <w:rsid w:val="0017321B"/>
    <w:rsid w:val="001732B3"/>
    <w:rsid w:val="00173D73"/>
    <w:rsid w:val="00173DE8"/>
    <w:rsid w:val="00174142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570F"/>
    <w:rsid w:val="00186426"/>
    <w:rsid w:val="00186E9A"/>
    <w:rsid w:val="001879A3"/>
    <w:rsid w:val="00187D11"/>
    <w:rsid w:val="0019060D"/>
    <w:rsid w:val="00190831"/>
    <w:rsid w:val="00190E6F"/>
    <w:rsid w:val="001911A9"/>
    <w:rsid w:val="001918BF"/>
    <w:rsid w:val="00191ACB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6F55"/>
    <w:rsid w:val="00196F65"/>
    <w:rsid w:val="0019768C"/>
    <w:rsid w:val="001A086F"/>
    <w:rsid w:val="001A08AA"/>
    <w:rsid w:val="001A0C28"/>
    <w:rsid w:val="001A0DA1"/>
    <w:rsid w:val="001A0F90"/>
    <w:rsid w:val="001A1A25"/>
    <w:rsid w:val="001A1D10"/>
    <w:rsid w:val="001A27C3"/>
    <w:rsid w:val="001A3425"/>
    <w:rsid w:val="001A3437"/>
    <w:rsid w:val="001A3597"/>
    <w:rsid w:val="001A3749"/>
    <w:rsid w:val="001A38A4"/>
    <w:rsid w:val="001A3B50"/>
    <w:rsid w:val="001A3B94"/>
    <w:rsid w:val="001A401E"/>
    <w:rsid w:val="001A4546"/>
    <w:rsid w:val="001A4EA6"/>
    <w:rsid w:val="001A5705"/>
    <w:rsid w:val="001A5826"/>
    <w:rsid w:val="001A601E"/>
    <w:rsid w:val="001A6300"/>
    <w:rsid w:val="001A6B73"/>
    <w:rsid w:val="001A706F"/>
    <w:rsid w:val="001A7184"/>
    <w:rsid w:val="001A773D"/>
    <w:rsid w:val="001A7CB3"/>
    <w:rsid w:val="001A7CE7"/>
    <w:rsid w:val="001A7FCE"/>
    <w:rsid w:val="001B0214"/>
    <w:rsid w:val="001B0623"/>
    <w:rsid w:val="001B17DB"/>
    <w:rsid w:val="001B2818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3CF"/>
    <w:rsid w:val="001B5430"/>
    <w:rsid w:val="001B5C44"/>
    <w:rsid w:val="001B718C"/>
    <w:rsid w:val="001B7CAF"/>
    <w:rsid w:val="001C039C"/>
    <w:rsid w:val="001C060B"/>
    <w:rsid w:val="001C0D39"/>
    <w:rsid w:val="001C1036"/>
    <w:rsid w:val="001C2E19"/>
    <w:rsid w:val="001C2EA0"/>
    <w:rsid w:val="001C33FD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DBA"/>
    <w:rsid w:val="001C616D"/>
    <w:rsid w:val="001C64A8"/>
    <w:rsid w:val="001C6A12"/>
    <w:rsid w:val="001C767E"/>
    <w:rsid w:val="001C7C91"/>
    <w:rsid w:val="001D0115"/>
    <w:rsid w:val="001D0233"/>
    <w:rsid w:val="001D028C"/>
    <w:rsid w:val="001D0389"/>
    <w:rsid w:val="001D0469"/>
    <w:rsid w:val="001D0781"/>
    <w:rsid w:val="001D131B"/>
    <w:rsid w:val="001D1406"/>
    <w:rsid w:val="001D1567"/>
    <w:rsid w:val="001D1CF4"/>
    <w:rsid w:val="001D2251"/>
    <w:rsid w:val="001D2744"/>
    <w:rsid w:val="001D2E75"/>
    <w:rsid w:val="001D31C1"/>
    <w:rsid w:val="001D34A2"/>
    <w:rsid w:val="001D3608"/>
    <w:rsid w:val="001D4665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3A4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F8F"/>
    <w:rsid w:val="001E636A"/>
    <w:rsid w:val="001E63A1"/>
    <w:rsid w:val="001E6A9A"/>
    <w:rsid w:val="001E6F1A"/>
    <w:rsid w:val="001E7314"/>
    <w:rsid w:val="001E7D11"/>
    <w:rsid w:val="001F01FA"/>
    <w:rsid w:val="001F0498"/>
    <w:rsid w:val="001F0838"/>
    <w:rsid w:val="001F0A44"/>
    <w:rsid w:val="001F0A5A"/>
    <w:rsid w:val="001F1CF3"/>
    <w:rsid w:val="001F1E20"/>
    <w:rsid w:val="001F20F2"/>
    <w:rsid w:val="001F2566"/>
    <w:rsid w:val="001F274F"/>
    <w:rsid w:val="001F349E"/>
    <w:rsid w:val="001F353C"/>
    <w:rsid w:val="001F3A4A"/>
    <w:rsid w:val="001F4153"/>
    <w:rsid w:val="001F4891"/>
    <w:rsid w:val="001F4FF7"/>
    <w:rsid w:val="001F57C3"/>
    <w:rsid w:val="001F5C9A"/>
    <w:rsid w:val="001F5EF4"/>
    <w:rsid w:val="001F6689"/>
    <w:rsid w:val="001F68B2"/>
    <w:rsid w:val="001F6AED"/>
    <w:rsid w:val="0020028E"/>
    <w:rsid w:val="00200304"/>
    <w:rsid w:val="002004AE"/>
    <w:rsid w:val="002013D4"/>
    <w:rsid w:val="0020213E"/>
    <w:rsid w:val="002023A0"/>
    <w:rsid w:val="0020273D"/>
    <w:rsid w:val="00202A1D"/>
    <w:rsid w:val="00202AE7"/>
    <w:rsid w:val="00203820"/>
    <w:rsid w:val="00204080"/>
    <w:rsid w:val="0020511C"/>
    <w:rsid w:val="002055CF"/>
    <w:rsid w:val="00205923"/>
    <w:rsid w:val="0020670D"/>
    <w:rsid w:val="00207662"/>
    <w:rsid w:val="0020776F"/>
    <w:rsid w:val="00207C70"/>
    <w:rsid w:val="002101E7"/>
    <w:rsid w:val="00210354"/>
    <w:rsid w:val="002108D7"/>
    <w:rsid w:val="00210B97"/>
    <w:rsid w:val="00210D93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6605"/>
    <w:rsid w:val="00216878"/>
    <w:rsid w:val="00216A23"/>
    <w:rsid w:val="00216A7D"/>
    <w:rsid w:val="00216B01"/>
    <w:rsid w:val="00216D2C"/>
    <w:rsid w:val="00217582"/>
    <w:rsid w:val="00217DF3"/>
    <w:rsid w:val="00221BAD"/>
    <w:rsid w:val="00221C90"/>
    <w:rsid w:val="002223A7"/>
    <w:rsid w:val="00222697"/>
    <w:rsid w:val="00222897"/>
    <w:rsid w:val="00222B18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79"/>
    <w:rsid w:val="00225381"/>
    <w:rsid w:val="002267B6"/>
    <w:rsid w:val="00226C20"/>
    <w:rsid w:val="00227A19"/>
    <w:rsid w:val="0023048E"/>
    <w:rsid w:val="0023134F"/>
    <w:rsid w:val="00231484"/>
    <w:rsid w:val="0023149A"/>
    <w:rsid w:val="00232DAC"/>
    <w:rsid w:val="0023359B"/>
    <w:rsid w:val="00233F27"/>
    <w:rsid w:val="0023419A"/>
    <w:rsid w:val="0023440B"/>
    <w:rsid w:val="002346B0"/>
    <w:rsid w:val="00234F21"/>
    <w:rsid w:val="00235394"/>
    <w:rsid w:val="00235838"/>
    <w:rsid w:val="00235A82"/>
    <w:rsid w:val="00235A9B"/>
    <w:rsid w:val="00235E8F"/>
    <w:rsid w:val="00235F52"/>
    <w:rsid w:val="0023605C"/>
    <w:rsid w:val="00237173"/>
    <w:rsid w:val="00237469"/>
    <w:rsid w:val="002377A5"/>
    <w:rsid w:val="00237A6D"/>
    <w:rsid w:val="00237AAF"/>
    <w:rsid w:val="00237C4F"/>
    <w:rsid w:val="00237E0F"/>
    <w:rsid w:val="00240012"/>
    <w:rsid w:val="00240C0B"/>
    <w:rsid w:val="002413B5"/>
    <w:rsid w:val="00241483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B9C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585"/>
    <w:rsid w:val="00254679"/>
    <w:rsid w:val="002549FC"/>
    <w:rsid w:val="00256458"/>
    <w:rsid w:val="002570A5"/>
    <w:rsid w:val="0025721B"/>
    <w:rsid w:val="00257500"/>
    <w:rsid w:val="00257997"/>
    <w:rsid w:val="00260355"/>
    <w:rsid w:val="00260689"/>
    <w:rsid w:val="00260F10"/>
    <w:rsid w:val="002611FA"/>
    <w:rsid w:val="00261420"/>
    <w:rsid w:val="0026179F"/>
    <w:rsid w:val="0026194C"/>
    <w:rsid w:val="002622F5"/>
    <w:rsid w:val="00262423"/>
    <w:rsid w:val="00262505"/>
    <w:rsid w:val="0026272F"/>
    <w:rsid w:val="00263436"/>
    <w:rsid w:val="00263701"/>
    <w:rsid w:val="002637B6"/>
    <w:rsid w:val="00265893"/>
    <w:rsid w:val="00265BE1"/>
    <w:rsid w:val="00265DB6"/>
    <w:rsid w:val="00265EA7"/>
    <w:rsid w:val="00266599"/>
    <w:rsid w:val="0026698C"/>
    <w:rsid w:val="00266BF3"/>
    <w:rsid w:val="00266C68"/>
    <w:rsid w:val="00266DF2"/>
    <w:rsid w:val="00267089"/>
    <w:rsid w:val="00267299"/>
    <w:rsid w:val="002673EC"/>
    <w:rsid w:val="00267481"/>
    <w:rsid w:val="002701F5"/>
    <w:rsid w:val="00270870"/>
    <w:rsid w:val="00270C98"/>
    <w:rsid w:val="002715C5"/>
    <w:rsid w:val="002718D1"/>
    <w:rsid w:val="00272243"/>
    <w:rsid w:val="00272308"/>
    <w:rsid w:val="00272887"/>
    <w:rsid w:val="00272D24"/>
    <w:rsid w:val="0027303F"/>
    <w:rsid w:val="0027309F"/>
    <w:rsid w:val="00273405"/>
    <w:rsid w:val="00274549"/>
    <w:rsid w:val="00274CD2"/>
    <w:rsid w:val="00274E1A"/>
    <w:rsid w:val="00275684"/>
    <w:rsid w:val="00275944"/>
    <w:rsid w:val="00275B31"/>
    <w:rsid w:val="00275BD6"/>
    <w:rsid w:val="00275E1D"/>
    <w:rsid w:val="00276063"/>
    <w:rsid w:val="00276F76"/>
    <w:rsid w:val="002770F4"/>
    <w:rsid w:val="002774C5"/>
    <w:rsid w:val="00277D62"/>
    <w:rsid w:val="00277D91"/>
    <w:rsid w:val="00277E53"/>
    <w:rsid w:val="00280099"/>
    <w:rsid w:val="002811AF"/>
    <w:rsid w:val="00281609"/>
    <w:rsid w:val="002817C5"/>
    <w:rsid w:val="00282213"/>
    <w:rsid w:val="00282CA9"/>
    <w:rsid w:val="002836D1"/>
    <w:rsid w:val="00283A0B"/>
    <w:rsid w:val="00283DF5"/>
    <w:rsid w:val="0028427C"/>
    <w:rsid w:val="00284597"/>
    <w:rsid w:val="00284636"/>
    <w:rsid w:val="002846A2"/>
    <w:rsid w:val="0028482E"/>
    <w:rsid w:val="00285410"/>
    <w:rsid w:val="0028591C"/>
    <w:rsid w:val="00285C78"/>
    <w:rsid w:val="002863A3"/>
    <w:rsid w:val="00286D38"/>
    <w:rsid w:val="00287850"/>
    <w:rsid w:val="00287B69"/>
    <w:rsid w:val="00287BC6"/>
    <w:rsid w:val="00287D54"/>
    <w:rsid w:val="00290711"/>
    <w:rsid w:val="0029091D"/>
    <w:rsid w:val="002909F7"/>
    <w:rsid w:val="00290D7F"/>
    <w:rsid w:val="0029193E"/>
    <w:rsid w:val="00292277"/>
    <w:rsid w:val="00292870"/>
    <w:rsid w:val="0029299D"/>
    <w:rsid w:val="002932CC"/>
    <w:rsid w:val="00293DB6"/>
    <w:rsid w:val="002940C9"/>
    <w:rsid w:val="002961A8"/>
    <w:rsid w:val="002962CB"/>
    <w:rsid w:val="00296375"/>
    <w:rsid w:val="0029741C"/>
    <w:rsid w:val="00297444"/>
    <w:rsid w:val="00297A0C"/>
    <w:rsid w:val="00297FB4"/>
    <w:rsid w:val="002A044E"/>
    <w:rsid w:val="002A0DF0"/>
    <w:rsid w:val="002A0FA9"/>
    <w:rsid w:val="002A22B2"/>
    <w:rsid w:val="002A283C"/>
    <w:rsid w:val="002A2935"/>
    <w:rsid w:val="002A29E2"/>
    <w:rsid w:val="002A2D8B"/>
    <w:rsid w:val="002A34C0"/>
    <w:rsid w:val="002A4261"/>
    <w:rsid w:val="002A4355"/>
    <w:rsid w:val="002A493A"/>
    <w:rsid w:val="002A499C"/>
    <w:rsid w:val="002A4A61"/>
    <w:rsid w:val="002A4C60"/>
    <w:rsid w:val="002A5985"/>
    <w:rsid w:val="002A5D49"/>
    <w:rsid w:val="002A5F9B"/>
    <w:rsid w:val="002A63E4"/>
    <w:rsid w:val="002A6755"/>
    <w:rsid w:val="002A6FE9"/>
    <w:rsid w:val="002A7224"/>
    <w:rsid w:val="002A7981"/>
    <w:rsid w:val="002A7A06"/>
    <w:rsid w:val="002A7D83"/>
    <w:rsid w:val="002B0414"/>
    <w:rsid w:val="002B1B3B"/>
    <w:rsid w:val="002B2899"/>
    <w:rsid w:val="002B295B"/>
    <w:rsid w:val="002B2B3E"/>
    <w:rsid w:val="002B3450"/>
    <w:rsid w:val="002B35A6"/>
    <w:rsid w:val="002B3815"/>
    <w:rsid w:val="002B419D"/>
    <w:rsid w:val="002B429C"/>
    <w:rsid w:val="002B4D84"/>
    <w:rsid w:val="002B6292"/>
    <w:rsid w:val="002B64E1"/>
    <w:rsid w:val="002B6CEF"/>
    <w:rsid w:val="002B6E04"/>
    <w:rsid w:val="002B7BC4"/>
    <w:rsid w:val="002B7BFF"/>
    <w:rsid w:val="002B7E28"/>
    <w:rsid w:val="002C02E2"/>
    <w:rsid w:val="002C0675"/>
    <w:rsid w:val="002C0BE3"/>
    <w:rsid w:val="002C0E57"/>
    <w:rsid w:val="002C1CAE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597E"/>
    <w:rsid w:val="002C6CC5"/>
    <w:rsid w:val="002C6DDF"/>
    <w:rsid w:val="002C7721"/>
    <w:rsid w:val="002D0173"/>
    <w:rsid w:val="002D06F5"/>
    <w:rsid w:val="002D0D1C"/>
    <w:rsid w:val="002D0FCD"/>
    <w:rsid w:val="002D1898"/>
    <w:rsid w:val="002D1BF6"/>
    <w:rsid w:val="002D25A0"/>
    <w:rsid w:val="002D2600"/>
    <w:rsid w:val="002D2B02"/>
    <w:rsid w:val="002D2C39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80"/>
    <w:rsid w:val="002D69AB"/>
    <w:rsid w:val="002D6A0D"/>
    <w:rsid w:val="002D7684"/>
    <w:rsid w:val="002D7740"/>
    <w:rsid w:val="002D79CF"/>
    <w:rsid w:val="002D7BC2"/>
    <w:rsid w:val="002D7E0E"/>
    <w:rsid w:val="002E0151"/>
    <w:rsid w:val="002E08D7"/>
    <w:rsid w:val="002E0DD6"/>
    <w:rsid w:val="002E0DF8"/>
    <w:rsid w:val="002E19F8"/>
    <w:rsid w:val="002E2095"/>
    <w:rsid w:val="002E2A70"/>
    <w:rsid w:val="002E2B7A"/>
    <w:rsid w:val="002E37C4"/>
    <w:rsid w:val="002E3921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82E"/>
    <w:rsid w:val="002F2B29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50E"/>
    <w:rsid w:val="002F4689"/>
    <w:rsid w:val="002F4C0A"/>
    <w:rsid w:val="002F54B5"/>
    <w:rsid w:val="002F54CF"/>
    <w:rsid w:val="002F568E"/>
    <w:rsid w:val="002F63F6"/>
    <w:rsid w:val="002F6CB1"/>
    <w:rsid w:val="002F7D50"/>
    <w:rsid w:val="00300ABF"/>
    <w:rsid w:val="00300D2E"/>
    <w:rsid w:val="00301604"/>
    <w:rsid w:val="00301907"/>
    <w:rsid w:val="00301982"/>
    <w:rsid w:val="00302C96"/>
    <w:rsid w:val="00303363"/>
    <w:rsid w:val="003036AC"/>
    <w:rsid w:val="00303AAC"/>
    <w:rsid w:val="00303F72"/>
    <w:rsid w:val="003046C5"/>
    <w:rsid w:val="0030490C"/>
    <w:rsid w:val="003052DA"/>
    <w:rsid w:val="00306739"/>
    <w:rsid w:val="003068AB"/>
    <w:rsid w:val="0030696B"/>
    <w:rsid w:val="003069AE"/>
    <w:rsid w:val="00306A48"/>
    <w:rsid w:val="003071FF"/>
    <w:rsid w:val="0030783F"/>
    <w:rsid w:val="0031009A"/>
    <w:rsid w:val="0031027D"/>
    <w:rsid w:val="003114DE"/>
    <w:rsid w:val="003116F2"/>
    <w:rsid w:val="003117E1"/>
    <w:rsid w:val="003118FE"/>
    <w:rsid w:val="003124A0"/>
    <w:rsid w:val="003125D8"/>
    <w:rsid w:val="003129C3"/>
    <w:rsid w:val="00313089"/>
    <w:rsid w:val="00313E62"/>
    <w:rsid w:val="003140CB"/>
    <w:rsid w:val="00314D38"/>
    <w:rsid w:val="00315942"/>
    <w:rsid w:val="00315D2E"/>
    <w:rsid w:val="00315DFA"/>
    <w:rsid w:val="00316831"/>
    <w:rsid w:val="003168BC"/>
    <w:rsid w:val="00317783"/>
    <w:rsid w:val="00317931"/>
    <w:rsid w:val="0032017E"/>
    <w:rsid w:val="003205D4"/>
    <w:rsid w:val="00320AB0"/>
    <w:rsid w:val="0032106E"/>
    <w:rsid w:val="003210CC"/>
    <w:rsid w:val="0032165D"/>
    <w:rsid w:val="00321A76"/>
    <w:rsid w:val="00321C6B"/>
    <w:rsid w:val="003221B8"/>
    <w:rsid w:val="003230B0"/>
    <w:rsid w:val="003232DC"/>
    <w:rsid w:val="00323842"/>
    <w:rsid w:val="00324F76"/>
    <w:rsid w:val="00325AD5"/>
    <w:rsid w:val="00325F43"/>
    <w:rsid w:val="00326462"/>
    <w:rsid w:val="00326B16"/>
    <w:rsid w:val="00327119"/>
    <w:rsid w:val="0032718F"/>
    <w:rsid w:val="0032740A"/>
    <w:rsid w:val="00327B3D"/>
    <w:rsid w:val="00327F42"/>
    <w:rsid w:val="00330AB0"/>
    <w:rsid w:val="00330D32"/>
    <w:rsid w:val="003311DA"/>
    <w:rsid w:val="00331B14"/>
    <w:rsid w:val="00331F8D"/>
    <w:rsid w:val="00331F9B"/>
    <w:rsid w:val="00332192"/>
    <w:rsid w:val="00332CCD"/>
    <w:rsid w:val="00333737"/>
    <w:rsid w:val="00333D4A"/>
    <w:rsid w:val="00333DD6"/>
    <w:rsid w:val="00333FE2"/>
    <w:rsid w:val="003341D4"/>
    <w:rsid w:val="003341F2"/>
    <w:rsid w:val="003347C4"/>
    <w:rsid w:val="00334DDF"/>
    <w:rsid w:val="003362E4"/>
    <w:rsid w:val="003364A2"/>
    <w:rsid w:val="003366B3"/>
    <w:rsid w:val="00336E5D"/>
    <w:rsid w:val="003376D8"/>
    <w:rsid w:val="00337887"/>
    <w:rsid w:val="003379C2"/>
    <w:rsid w:val="00337C81"/>
    <w:rsid w:val="00337DEB"/>
    <w:rsid w:val="00337E39"/>
    <w:rsid w:val="00340307"/>
    <w:rsid w:val="00340510"/>
    <w:rsid w:val="00340B6F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AAB"/>
    <w:rsid w:val="00342ADB"/>
    <w:rsid w:val="00342EC1"/>
    <w:rsid w:val="00343440"/>
    <w:rsid w:val="0034376B"/>
    <w:rsid w:val="003439C8"/>
    <w:rsid w:val="00343AAD"/>
    <w:rsid w:val="00343E3E"/>
    <w:rsid w:val="0034436E"/>
    <w:rsid w:val="00344FA5"/>
    <w:rsid w:val="00345072"/>
    <w:rsid w:val="00345544"/>
    <w:rsid w:val="00345545"/>
    <w:rsid w:val="00345C73"/>
    <w:rsid w:val="0034619B"/>
    <w:rsid w:val="00346217"/>
    <w:rsid w:val="0034775A"/>
    <w:rsid w:val="003478CF"/>
    <w:rsid w:val="0035064B"/>
    <w:rsid w:val="0035087C"/>
    <w:rsid w:val="003508A0"/>
    <w:rsid w:val="00350C71"/>
    <w:rsid w:val="00350E37"/>
    <w:rsid w:val="003514F4"/>
    <w:rsid w:val="003517D2"/>
    <w:rsid w:val="00351F7D"/>
    <w:rsid w:val="00352090"/>
    <w:rsid w:val="003520F2"/>
    <w:rsid w:val="00352D9F"/>
    <w:rsid w:val="0035302D"/>
    <w:rsid w:val="0035319E"/>
    <w:rsid w:val="00353F07"/>
    <w:rsid w:val="003540D1"/>
    <w:rsid w:val="00354270"/>
    <w:rsid w:val="0035440B"/>
    <w:rsid w:val="00354BDE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B59"/>
    <w:rsid w:val="00356FDB"/>
    <w:rsid w:val="00357249"/>
    <w:rsid w:val="003579DB"/>
    <w:rsid w:val="00357A16"/>
    <w:rsid w:val="00357A57"/>
    <w:rsid w:val="00357D7A"/>
    <w:rsid w:val="00357DDA"/>
    <w:rsid w:val="00357E5C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D20"/>
    <w:rsid w:val="00364521"/>
    <w:rsid w:val="00364AF3"/>
    <w:rsid w:val="00364CFD"/>
    <w:rsid w:val="00364D8E"/>
    <w:rsid w:val="00365102"/>
    <w:rsid w:val="00365A8F"/>
    <w:rsid w:val="0036636A"/>
    <w:rsid w:val="00366AFD"/>
    <w:rsid w:val="00367278"/>
    <w:rsid w:val="00367442"/>
    <w:rsid w:val="00367724"/>
    <w:rsid w:val="003679AF"/>
    <w:rsid w:val="00367D08"/>
    <w:rsid w:val="00370606"/>
    <w:rsid w:val="0037097E"/>
    <w:rsid w:val="00370A22"/>
    <w:rsid w:val="00370D36"/>
    <w:rsid w:val="00371D6A"/>
    <w:rsid w:val="00372328"/>
    <w:rsid w:val="003725BB"/>
    <w:rsid w:val="0037357D"/>
    <w:rsid w:val="00373585"/>
    <w:rsid w:val="0037387B"/>
    <w:rsid w:val="00373C3F"/>
    <w:rsid w:val="00374121"/>
    <w:rsid w:val="00374407"/>
    <w:rsid w:val="00374438"/>
    <w:rsid w:val="00374FCB"/>
    <w:rsid w:val="0037507D"/>
    <w:rsid w:val="0037529F"/>
    <w:rsid w:val="00376624"/>
    <w:rsid w:val="00376BEB"/>
    <w:rsid w:val="00376EFF"/>
    <w:rsid w:val="00376F25"/>
    <w:rsid w:val="00377B02"/>
    <w:rsid w:val="0038053C"/>
    <w:rsid w:val="003808E4"/>
    <w:rsid w:val="00380F82"/>
    <w:rsid w:val="00381572"/>
    <w:rsid w:val="00383328"/>
    <w:rsid w:val="00383BFD"/>
    <w:rsid w:val="0038417D"/>
    <w:rsid w:val="00384502"/>
    <w:rsid w:val="00384518"/>
    <w:rsid w:val="003849F9"/>
    <w:rsid w:val="00385392"/>
    <w:rsid w:val="00385E10"/>
    <w:rsid w:val="00386A5E"/>
    <w:rsid w:val="00386AF0"/>
    <w:rsid w:val="00387C06"/>
    <w:rsid w:val="00387D4E"/>
    <w:rsid w:val="003905EC"/>
    <w:rsid w:val="0039098C"/>
    <w:rsid w:val="00390A30"/>
    <w:rsid w:val="00390ABD"/>
    <w:rsid w:val="00391383"/>
    <w:rsid w:val="00391AFB"/>
    <w:rsid w:val="00391FAE"/>
    <w:rsid w:val="00393315"/>
    <w:rsid w:val="003948B5"/>
    <w:rsid w:val="003951C6"/>
    <w:rsid w:val="00396689"/>
    <w:rsid w:val="003969DE"/>
    <w:rsid w:val="00397654"/>
    <w:rsid w:val="003978CE"/>
    <w:rsid w:val="003979F0"/>
    <w:rsid w:val="00397EAF"/>
    <w:rsid w:val="003A2AA2"/>
    <w:rsid w:val="003A2E80"/>
    <w:rsid w:val="003A3158"/>
    <w:rsid w:val="003A31CD"/>
    <w:rsid w:val="003A3688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2B8C"/>
    <w:rsid w:val="003B360D"/>
    <w:rsid w:val="003B411D"/>
    <w:rsid w:val="003B53D9"/>
    <w:rsid w:val="003B583C"/>
    <w:rsid w:val="003B59A0"/>
    <w:rsid w:val="003B5DB8"/>
    <w:rsid w:val="003B5E61"/>
    <w:rsid w:val="003B6012"/>
    <w:rsid w:val="003B6035"/>
    <w:rsid w:val="003B63FF"/>
    <w:rsid w:val="003B6C9A"/>
    <w:rsid w:val="003B721A"/>
    <w:rsid w:val="003B7A07"/>
    <w:rsid w:val="003B7B7A"/>
    <w:rsid w:val="003B7EF7"/>
    <w:rsid w:val="003C0A29"/>
    <w:rsid w:val="003C0B53"/>
    <w:rsid w:val="003C0F21"/>
    <w:rsid w:val="003C16E6"/>
    <w:rsid w:val="003C1A93"/>
    <w:rsid w:val="003C1DC8"/>
    <w:rsid w:val="003C245B"/>
    <w:rsid w:val="003C2562"/>
    <w:rsid w:val="003C29F3"/>
    <w:rsid w:val="003C2DC1"/>
    <w:rsid w:val="003C3166"/>
    <w:rsid w:val="003C3B2A"/>
    <w:rsid w:val="003C41FD"/>
    <w:rsid w:val="003C447C"/>
    <w:rsid w:val="003C4716"/>
    <w:rsid w:val="003C4799"/>
    <w:rsid w:val="003C4DF7"/>
    <w:rsid w:val="003C56B5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D6C"/>
    <w:rsid w:val="003D50EE"/>
    <w:rsid w:val="003D577D"/>
    <w:rsid w:val="003D5DA3"/>
    <w:rsid w:val="003D64B7"/>
    <w:rsid w:val="003D6A93"/>
    <w:rsid w:val="003D6F8A"/>
    <w:rsid w:val="003D716A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2119"/>
    <w:rsid w:val="003E2212"/>
    <w:rsid w:val="003E25A4"/>
    <w:rsid w:val="003E27DA"/>
    <w:rsid w:val="003E2852"/>
    <w:rsid w:val="003E3219"/>
    <w:rsid w:val="003E3598"/>
    <w:rsid w:val="003E39EA"/>
    <w:rsid w:val="003E3C5E"/>
    <w:rsid w:val="003E3E4D"/>
    <w:rsid w:val="003E4FFB"/>
    <w:rsid w:val="003E5690"/>
    <w:rsid w:val="003E5B93"/>
    <w:rsid w:val="003E5EAB"/>
    <w:rsid w:val="003E5F52"/>
    <w:rsid w:val="003E6748"/>
    <w:rsid w:val="003E6D6F"/>
    <w:rsid w:val="003E71C8"/>
    <w:rsid w:val="003F04F5"/>
    <w:rsid w:val="003F1503"/>
    <w:rsid w:val="003F1974"/>
    <w:rsid w:val="003F1B8C"/>
    <w:rsid w:val="003F1F57"/>
    <w:rsid w:val="003F22A9"/>
    <w:rsid w:val="003F2A81"/>
    <w:rsid w:val="003F31BA"/>
    <w:rsid w:val="003F37D1"/>
    <w:rsid w:val="003F48E2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1562"/>
    <w:rsid w:val="0040250E"/>
    <w:rsid w:val="004028D4"/>
    <w:rsid w:val="00402F0E"/>
    <w:rsid w:val="004033D7"/>
    <w:rsid w:val="004038E0"/>
    <w:rsid w:val="00403BF9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0B40"/>
    <w:rsid w:val="00410F1E"/>
    <w:rsid w:val="004113ED"/>
    <w:rsid w:val="004114BE"/>
    <w:rsid w:val="004117B7"/>
    <w:rsid w:val="0041196C"/>
    <w:rsid w:val="00411E8C"/>
    <w:rsid w:val="00411EB5"/>
    <w:rsid w:val="0041240C"/>
    <w:rsid w:val="00413D74"/>
    <w:rsid w:val="00413F35"/>
    <w:rsid w:val="0041441E"/>
    <w:rsid w:val="004145EC"/>
    <w:rsid w:val="004149A7"/>
    <w:rsid w:val="00415C34"/>
    <w:rsid w:val="00415DFC"/>
    <w:rsid w:val="0041686D"/>
    <w:rsid w:val="0041688B"/>
    <w:rsid w:val="0041694B"/>
    <w:rsid w:val="00417852"/>
    <w:rsid w:val="004202F1"/>
    <w:rsid w:val="004206D7"/>
    <w:rsid w:val="00421212"/>
    <w:rsid w:val="0042250F"/>
    <w:rsid w:val="00422A70"/>
    <w:rsid w:val="00422A97"/>
    <w:rsid w:val="00422C1B"/>
    <w:rsid w:val="00423631"/>
    <w:rsid w:val="00423C66"/>
    <w:rsid w:val="00423FF3"/>
    <w:rsid w:val="004240B7"/>
    <w:rsid w:val="0042449F"/>
    <w:rsid w:val="00424ED4"/>
    <w:rsid w:val="00425755"/>
    <w:rsid w:val="00425E16"/>
    <w:rsid w:val="004261B6"/>
    <w:rsid w:val="0042783D"/>
    <w:rsid w:val="004279FA"/>
    <w:rsid w:val="00427DBF"/>
    <w:rsid w:val="00430227"/>
    <w:rsid w:val="00432324"/>
    <w:rsid w:val="00432366"/>
    <w:rsid w:val="00432EA7"/>
    <w:rsid w:val="00433D8B"/>
    <w:rsid w:val="0043407E"/>
    <w:rsid w:val="0043486D"/>
    <w:rsid w:val="00434920"/>
    <w:rsid w:val="004355BD"/>
    <w:rsid w:val="00435620"/>
    <w:rsid w:val="00436340"/>
    <w:rsid w:val="00436526"/>
    <w:rsid w:val="004366FA"/>
    <w:rsid w:val="00436F0B"/>
    <w:rsid w:val="004374B8"/>
    <w:rsid w:val="004379CA"/>
    <w:rsid w:val="00437D61"/>
    <w:rsid w:val="00437FC5"/>
    <w:rsid w:val="00440750"/>
    <w:rsid w:val="00440920"/>
    <w:rsid w:val="004409C7"/>
    <w:rsid w:val="004413EB"/>
    <w:rsid w:val="00441979"/>
    <w:rsid w:val="00442587"/>
    <w:rsid w:val="00442966"/>
    <w:rsid w:val="00443713"/>
    <w:rsid w:val="004439EE"/>
    <w:rsid w:val="004441EC"/>
    <w:rsid w:val="00444225"/>
    <w:rsid w:val="00445123"/>
    <w:rsid w:val="0044532F"/>
    <w:rsid w:val="0044596E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1E23"/>
    <w:rsid w:val="00452786"/>
    <w:rsid w:val="00452801"/>
    <w:rsid w:val="00452AF3"/>
    <w:rsid w:val="00452FF2"/>
    <w:rsid w:val="00453038"/>
    <w:rsid w:val="004539A7"/>
    <w:rsid w:val="00454175"/>
    <w:rsid w:val="0045465E"/>
    <w:rsid w:val="00454F89"/>
    <w:rsid w:val="0045529F"/>
    <w:rsid w:val="00455A4B"/>
    <w:rsid w:val="0045623E"/>
    <w:rsid w:val="00456452"/>
    <w:rsid w:val="00456BEA"/>
    <w:rsid w:val="00456F90"/>
    <w:rsid w:val="00457717"/>
    <w:rsid w:val="00457C47"/>
    <w:rsid w:val="00461BF4"/>
    <w:rsid w:val="00461DB6"/>
    <w:rsid w:val="00461FB1"/>
    <w:rsid w:val="00462304"/>
    <w:rsid w:val="004625AF"/>
    <w:rsid w:val="004627F4"/>
    <w:rsid w:val="00463A33"/>
    <w:rsid w:val="00464809"/>
    <w:rsid w:val="00464EB2"/>
    <w:rsid w:val="004652DB"/>
    <w:rsid w:val="00465450"/>
    <w:rsid w:val="00465601"/>
    <w:rsid w:val="00465958"/>
    <w:rsid w:val="004659FD"/>
    <w:rsid w:val="00466D5B"/>
    <w:rsid w:val="00467499"/>
    <w:rsid w:val="004702E1"/>
    <w:rsid w:val="004707C7"/>
    <w:rsid w:val="00470A2F"/>
    <w:rsid w:val="00471390"/>
    <w:rsid w:val="004714B1"/>
    <w:rsid w:val="004714C0"/>
    <w:rsid w:val="004714CC"/>
    <w:rsid w:val="0047182C"/>
    <w:rsid w:val="00472056"/>
    <w:rsid w:val="00472B89"/>
    <w:rsid w:val="00473F91"/>
    <w:rsid w:val="00473FDA"/>
    <w:rsid w:val="00474A93"/>
    <w:rsid w:val="00475097"/>
    <w:rsid w:val="00475283"/>
    <w:rsid w:val="004755F2"/>
    <w:rsid w:val="00475D68"/>
    <w:rsid w:val="004763D2"/>
    <w:rsid w:val="00476FC9"/>
    <w:rsid w:val="004773DF"/>
    <w:rsid w:val="00477534"/>
    <w:rsid w:val="004816C0"/>
    <w:rsid w:val="0048179B"/>
    <w:rsid w:val="004818B6"/>
    <w:rsid w:val="00481B8C"/>
    <w:rsid w:val="004825DC"/>
    <w:rsid w:val="00482CB5"/>
    <w:rsid w:val="00484428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CBA"/>
    <w:rsid w:val="00490142"/>
    <w:rsid w:val="004901B8"/>
    <w:rsid w:val="004903D0"/>
    <w:rsid w:val="00490C76"/>
    <w:rsid w:val="00490ECD"/>
    <w:rsid w:val="00491216"/>
    <w:rsid w:val="00491626"/>
    <w:rsid w:val="00491903"/>
    <w:rsid w:val="004939C3"/>
    <w:rsid w:val="00494125"/>
    <w:rsid w:val="004944F1"/>
    <w:rsid w:val="004945D7"/>
    <w:rsid w:val="004948C8"/>
    <w:rsid w:val="00494954"/>
    <w:rsid w:val="00494C54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46B"/>
    <w:rsid w:val="004A14CB"/>
    <w:rsid w:val="004A17C7"/>
    <w:rsid w:val="004A1D62"/>
    <w:rsid w:val="004A2037"/>
    <w:rsid w:val="004A215D"/>
    <w:rsid w:val="004A227A"/>
    <w:rsid w:val="004A2579"/>
    <w:rsid w:val="004A2938"/>
    <w:rsid w:val="004A3345"/>
    <w:rsid w:val="004A4DD5"/>
    <w:rsid w:val="004A6132"/>
    <w:rsid w:val="004A673F"/>
    <w:rsid w:val="004A6A03"/>
    <w:rsid w:val="004A6E9A"/>
    <w:rsid w:val="004A6EC2"/>
    <w:rsid w:val="004A6F14"/>
    <w:rsid w:val="004A740F"/>
    <w:rsid w:val="004A7BEE"/>
    <w:rsid w:val="004A7E03"/>
    <w:rsid w:val="004B06A4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BCE"/>
    <w:rsid w:val="004B4C40"/>
    <w:rsid w:val="004B4F2F"/>
    <w:rsid w:val="004B4FBF"/>
    <w:rsid w:val="004B54EA"/>
    <w:rsid w:val="004B5B3F"/>
    <w:rsid w:val="004B5C7C"/>
    <w:rsid w:val="004B62FE"/>
    <w:rsid w:val="004B65B3"/>
    <w:rsid w:val="004B69F0"/>
    <w:rsid w:val="004B6EB9"/>
    <w:rsid w:val="004B753A"/>
    <w:rsid w:val="004B7869"/>
    <w:rsid w:val="004B7B1A"/>
    <w:rsid w:val="004B7B28"/>
    <w:rsid w:val="004B7C43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5C60"/>
    <w:rsid w:val="004C5EAA"/>
    <w:rsid w:val="004C6AE5"/>
    <w:rsid w:val="004D0B07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578D"/>
    <w:rsid w:val="004D59AB"/>
    <w:rsid w:val="004D5EC4"/>
    <w:rsid w:val="004D658B"/>
    <w:rsid w:val="004D69A7"/>
    <w:rsid w:val="004D74E2"/>
    <w:rsid w:val="004E027A"/>
    <w:rsid w:val="004E040B"/>
    <w:rsid w:val="004E0560"/>
    <w:rsid w:val="004E11B3"/>
    <w:rsid w:val="004E13F4"/>
    <w:rsid w:val="004E23DE"/>
    <w:rsid w:val="004E34F7"/>
    <w:rsid w:val="004E373B"/>
    <w:rsid w:val="004E4003"/>
    <w:rsid w:val="004E43FF"/>
    <w:rsid w:val="004E46BB"/>
    <w:rsid w:val="004E4B7A"/>
    <w:rsid w:val="004E4E33"/>
    <w:rsid w:val="004E4ED5"/>
    <w:rsid w:val="004E500C"/>
    <w:rsid w:val="004E5190"/>
    <w:rsid w:val="004E7617"/>
    <w:rsid w:val="004E7758"/>
    <w:rsid w:val="004F03DF"/>
    <w:rsid w:val="004F0B5D"/>
    <w:rsid w:val="004F0CD5"/>
    <w:rsid w:val="004F1351"/>
    <w:rsid w:val="004F1C54"/>
    <w:rsid w:val="004F26AD"/>
    <w:rsid w:val="004F4E5F"/>
    <w:rsid w:val="004F55B2"/>
    <w:rsid w:val="004F59A8"/>
    <w:rsid w:val="004F5AB7"/>
    <w:rsid w:val="004F60D6"/>
    <w:rsid w:val="004F620F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628"/>
    <w:rsid w:val="00502ED9"/>
    <w:rsid w:val="00503690"/>
    <w:rsid w:val="00503728"/>
    <w:rsid w:val="00503C68"/>
    <w:rsid w:val="005043F5"/>
    <w:rsid w:val="0050494A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14E2"/>
    <w:rsid w:val="005120D7"/>
    <w:rsid w:val="00512461"/>
    <w:rsid w:val="005124F5"/>
    <w:rsid w:val="00513C96"/>
    <w:rsid w:val="00513E1C"/>
    <w:rsid w:val="0051423E"/>
    <w:rsid w:val="0051571E"/>
    <w:rsid w:val="00515B96"/>
    <w:rsid w:val="0051625A"/>
    <w:rsid w:val="00516C97"/>
    <w:rsid w:val="00517810"/>
    <w:rsid w:val="005178C1"/>
    <w:rsid w:val="00517A51"/>
    <w:rsid w:val="00520147"/>
    <w:rsid w:val="005203DE"/>
    <w:rsid w:val="00520746"/>
    <w:rsid w:val="0052087C"/>
    <w:rsid w:val="005209CF"/>
    <w:rsid w:val="0052180F"/>
    <w:rsid w:val="00522054"/>
    <w:rsid w:val="00522D04"/>
    <w:rsid w:val="00522FCF"/>
    <w:rsid w:val="005236EB"/>
    <w:rsid w:val="0052396B"/>
    <w:rsid w:val="00523A04"/>
    <w:rsid w:val="00524480"/>
    <w:rsid w:val="005246E8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BAD"/>
    <w:rsid w:val="00530F0C"/>
    <w:rsid w:val="005314E6"/>
    <w:rsid w:val="005315A5"/>
    <w:rsid w:val="00531B20"/>
    <w:rsid w:val="00531FA4"/>
    <w:rsid w:val="005327F2"/>
    <w:rsid w:val="00532CDA"/>
    <w:rsid w:val="0053346D"/>
    <w:rsid w:val="00533783"/>
    <w:rsid w:val="005345E2"/>
    <w:rsid w:val="0053467B"/>
    <w:rsid w:val="00534864"/>
    <w:rsid w:val="005349C8"/>
    <w:rsid w:val="00534F7F"/>
    <w:rsid w:val="00535265"/>
    <w:rsid w:val="005358E1"/>
    <w:rsid w:val="005359E5"/>
    <w:rsid w:val="00535F75"/>
    <w:rsid w:val="00536344"/>
    <w:rsid w:val="005366BC"/>
    <w:rsid w:val="00536AB5"/>
    <w:rsid w:val="00537D55"/>
    <w:rsid w:val="005400D0"/>
    <w:rsid w:val="005406D9"/>
    <w:rsid w:val="00540BEE"/>
    <w:rsid w:val="00540FAB"/>
    <w:rsid w:val="005412AC"/>
    <w:rsid w:val="005412EE"/>
    <w:rsid w:val="005414E8"/>
    <w:rsid w:val="00541581"/>
    <w:rsid w:val="005419EF"/>
    <w:rsid w:val="00541FD2"/>
    <w:rsid w:val="00542645"/>
    <w:rsid w:val="00542E96"/>
    <w:rsid w:val="005431AF"/>
    <w:rsid w:val="00544151"/>
    <w:rsid w:val="00544C01"/>
    <w:rsid w:val="005456E0"/>
    <w:rsid w:val="00545849"/>
    <w:rsid w:val="00545C64"/>
    <w:rsid w:val="005464C7"/>
    <w:rsid w:val="00546BD7"/>
    <w:rsid w:val="00546EE3"/>
    <w:rsid w:val="00547787"/>
    <w:rsid w:val="00547F68"/>
    <w:rsid w:val="005511A6"/>
    <w:rsid w:val="005515EC"/>
    <w:rsid w:val="00551B47"/>
    <w:rsid w:val="00551C83"/>
    <w:rsid w:val="00552B4C"/>
    <w:rsid w:val="005534EE"/>
    <w:rsid w:val="00554996"/>
    <w:rsid w:val="00554B9E"/>
    <w:rsid w:val="00555332"/>
    <w:rsid w:val="005558F8"/>
    <w:rsid w:val="0055592A"/>
    <w:rsid w:val="00556660"/>
    <w:rsid w:val="00556A55"/>
    <w:rsid w:val="00556D47"/>
    <w:rsid w:val="005573C3"/>
    <w:rsid w:val="00560336"/>
    <w:rsid w:val="00561966"/>
    <w:rsid w:val="00562A3C"/>
    <w:rsid w:val="00562ADB"/>
    <w:rsid w:val="00563111"/>
    <w:rsid w:val="0056335C"/>
    <w:rsid w:val="00563C83"/>
    <w:rsid w:val="00564539"/>
    <w:rsid w:val="00565AE7"/>
    <w:rsid w:val="00565D29"/>
    <w:rsid w:val="00565E55"/>
    <w:rsid w:val="00566847"/>
    <w:rsid w:val="005670C4"/>
    <w:rsid w:val="005676F5"/>
    <w:rsid w:val="00567937"/>
    <w:rsid w:val="00567E8A"/>
    <w:rsid w:val="00570C03"/>
    <w:rsid w:val="00571216"/>
    <w:rsid w:val="005712E9"/>
    <w:rsid w:val="00571C33"/>
    <w:rsid w:val="005724AC"/>
    <w:rsid w:val="0057295E"/>
    <w:rsid w:val="005729EB"/>
    <w:rsid w:val="00572F8F"/>
    <w:rsid w:val="00573485"/>
    <w:rsid w:val="0057357C"/>
    <w:rsid w:val="00573833"/>
    <w:rsid w:val="00573FA5"/>
    <w:rsid w:val="0057470D"/>
    <w:rsid w:val="0057471C"/>
    <w:rsid w:val="005754C8"/>
    <w:rsid w:val="00575701"/>
    <w:rsid w:val="0057573D"/>
    <w:rsid w:val="00575876"/>
    <w:rsid w:val="00575E9A"/>
    <w:rsid w:val="00575FC8"/>
    <w:rsid w:val="00576212"/>
    <w:rsid w:val="0057621C"/>
    <w:rsid w:val="005764BA"/>
    <w:rsid w:val="00576CA2"/>
    <w:rsid w:val="00576F71"/>
    <w:rsid w:val="00577330"/>
    <w:rsid w:val="00577349"/>
    <w:rsid w:val="0057780D"/>
    <w:rsid w:val="00577842"/>
    <w:rsid w:val="00577DA8"/>
    <w:rsid w:val="00577FBA"/>
    <w:rsid w:val="00580522"/>
    <w:rsid w:val="0058053E"/>
    <w:rsid w:val="005806AA"/>
    <w:rsid w:val="00580EF2"/>
    <w:rsid w:val="00581C57"/>
    <w:rsid w:val="005828CB"/>
    <w:rsid w:val="005829C5"/>
    <w:rsid w:val="00582ADB"/>
    <w:rsid w:val="0058381F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71A1"/>
    <w:rsid w:val="00587620"/>
    <w:rsid w:val="005878A5"/>
    <w:rsid w:val="0059023F"/>
    <w:rsid w:val="00590506"/>
    <w:rsid w:val="00590FDB"/>
    <w:rsid w:val="00591058"/>
    <w:rsid w:val="0059175E"/>
    <w:rsid w:val="00591D2F"/>
    <w:rsid w:val="00592102"/>
    <w:rsid w:val="00592885"/>
    <w:rsid w:val="005937DC"/>
    <w:rsid w:val="00593800"/>
    <w:rsid w:val="00593FC0"/>
    <w:rsid w:val="0059403C"/>
    <w:rsid w:val="005957D4"/>
    <w:rsid w:val="00595B59"/>
    <w:rsid w:val="005962F6"/>
    <w:rsid w:val="005964EB"/>
    <w:rsid w:val="005973FE"/>
    <w:rsid w:val="00597D8A"/>
    <w:rsid w:val="005A00C5"/>
    <w:rsid w:val="005A023B"/>
    <w:rsid w:val="005A05DB"/>
    <w:rsid w:val="005A17B1"/>
    <w:rsid w:val="005A20E6"/>
    <w:rsid w:val="005A2769"/>
    <w:rsid w:val="005A2B40"/>
    <w:rsid w:val="005A3888"/>
    <w:rsid w:val="005A3FBD"/>
    <w:rsid w:val="005A5D38"/>
    <w:rsid w:val="005A61B2"/>
    <w:rsid w:val="005A65C0"/>
    <w:rsid w:val="005A6683"/>
    <w:rsid w:val="005A67C9"/>
    <w:rsid w:val="005A6E39"/>
    <w:rsid w:val="005A78BC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C33"/>
    <w:rsid w:val="005B6D58"/>
    <w:rsid w:val="005B6F65"/>
    <w:rsid w:val="005B6FE0"/>
    <w:rsid w:val="005B74A3"/>
    <w:rsid w:val="005B7BAE"/>
    <w:rsid w:val="005C019D"/>
    <w:rsid w:val="005C024D"/>
    <w:rsid w:val="005C0398"/>
    <w:rsid w:val="005C07C6"/>
    <w:rsid w:val="005C0B43"/>
    <w:rsid w:val="005C1696"/>
    <w:rsid w:val="005C1B76"/>
    <w:rsid w:val="005C235B"/>
    <w:rsid w:val="005C23A1"/>
    <w:rsid w:val="005C2409"/>
    <w:rsid w:val="005C354F"/>
    <w:rsid w:val="005C377D"/>
    <w:rsid w:val="005C453E"/>
    <w:rsid w:val="005C4C02"/>
    <w:rsid w:val="005C4CA3"/>
    <w:rsid w:val="005C4E15"/>
    <w:rsid w:val="005C4F05"/>
    <w:rsid w:val="005C5271"/>
    <w:rsid w:val="005C52A1"/>
    <w:rsid w:val="005C5392"/>
    <w:rsid w:val="005C5962"/>
    <w:rsid w:val="005C5EDF"/>
    <w:rsid w:val="005C6C1F"/>
    <w:rsid w:val="005C6EA0"/>
    <w:rsid w:val="005C6F72"/>
    <w:rsid w:val="005C7155"/>
    <w:rsid w:val="005C7450"/>
    <w:rsid w:val="005C74BE"/>
    <w:rsid w:val="005C7CB5"/>
    <w:rsid w:val="005C7E1B"/>
    <w:rsid w:val="005D0AE0"/>
    <w:rsid w:val="005D2673"/>
    <w:rsid w:val="005D2A7C"/>
    <w:rsid w:val="005D3059"/>
    <w:rsid w:val="005D3236"/>
    <w:rsid w:val="005D3434"/>
    <w:rsid w:val="005D360A"/>
    <w:rsid w:val="005D3D0D"/>
    <w:rsid w:val="005D3E68"/>
    <w:rsid w:val="005D3E6C"/>
    <w:rsid w:val="005D444E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DCD"/>
    <w:rsid w:val="005E1871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6C4"/>
    <w:rsid w:val="005E7768"/>
    <w:rsid w:val="005E792D"/>
    <w:rsid w:val="005E7B80"/>
    <w:rsid w:val="005E7E39"/>
    <w:rsid w:val="005F08C3"/>
    <w:rsid w:val="005F0943"/>
    <w:rsid w:val="005F0A5A"/>
    <w:rsid w:val="005F0F69"/>
    <w:rsid w:val="005F1747"/>
    <w:rsid w:val="005F1F65"/>
    <w:rsid w:val="005F2086"/>
    <w:rsid w:val="005F2395"/>
    <w:rsid w:val="005F2D96"/>
    <w:rsid w:val="005F348E"/>
    <w:rsid w:val="005F34E3"/>
    <w:rsid w:val="005F397A"/>
    <w:rsid w:val="005F4092"/>
    <w:rsid w:val="005F40EF"/>
    <w:rsid w:val="005F48A6"/>
    <w:rsid w:val="005F48BB"/>
    <w:rsid w:val="005F55A3"/>
    <w:rsid w:val="005F55F8"/>
    <w:rsid w:val="005F57B1"/>
    <w:rsid w:val="005F57B4"/>
    <w:rsid w:val="005F66A7"/>
    <w:rsid w:val="005F66B3"/>
    <w:rsid w:val="005F7AFB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F5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1019"/>
    <w:rsid w:val="0061230B"/>
    <w:rsid w:val="00612BB5"/>
    <w:rsid w:val="00612F10"/>
    <w:rsid w:val="0061388C"/>
    <w:rsid w:val="0061484A"/>
    <w:rsid w:val="00614C10"/>
    <w:rsid w:val="00614C12"/>
    <w:rsid w:val="00615251"/>
    <w:rsid w:val="006168AD"/>
    <w:rsid w:val="00616CFD"/>
    <w:rsid w:val="00617472"/>
    <w:rsid w:val="00617873"/>
    <w:rsid w:val="00617B6F"/>
    <w:rsid w:val="00620142"/>
    <w:rsid w:val="00620498"/>
    <w:rsid w:val="00620893"/>
    <w:rsid w:val="006208A8"/>
    <w:rsid w:val="00620F88"/>
    <w:rsid w:val="00621321"/>
    <w:rsid w:val="00622066"/>
    <w:rsid w:val="006224D1"/>
    <w:rsid w:val="00622663"/>
    <w:rsid w:val="006226BC"/>
    <w:rsid w:val="00622C9B"/>
    <w:rsid w:val="00622F94"/>
    <w:rsid w:val="006235C9"/>
    <w:rsid w:val="00624011"/>
    <w:rsid w:val="00625A8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0FC"/>
    <w:rsid w:val="0063279C"/>
    <w:rsid w:val="00632E9D"/>
    <w:rsid w:val="00633D01"/>
    <w:rsid w:val="00634294"/>
    <w:rsid w:val="006342B7"/>
    <w:rsid w:val="00634651"/>
    <w:rsid w:val="00634DD0"/>
    <w:rsid w:val="00634FE7"/>
    <w:rsid w:val="00635657"/>
    <w:rsid w:val="006364C5"/>
    <w:rsid w:val="006368A4"/>
    <w:rsid w:val="00636BCC"/>
    <w:rsid w:val="00636D44"/>
    <w:rsid w:val="00636FC6"/>
    <w:rsid w:val="00637733"/>
    <w:rsid w:val="00637CE9"/>
    <w:rsid w:val="00637F32"/>
    <w:rsid w:val="006409D7"/>
    <w:rsid w:val="00640BAA"/>
    <w:rsid w:val="006411E5"/>
    <w:rsid w:val="0064121F"/>
    <w:rsid w:val="006422C4"/>
    <w:rsid w:val="0064275E"/>
    <w:rsid w:val="006427EA"/>
    <w:rsid w:val="006428A0"/>
    <w:rsid w:val="00643536"/>
    <w:rsid w:val="006438C5"/>
    <w:rsid w:val="00643B46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6C17"/>
    <w:rsid w:val="0064719D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310A"/>
    <w:rsid w:val="00653798"/>
    <w:rsid w:val="00653C47"/>
    <w:rsid w:val="00653FF6"/>
    <w:rsid w:val="006542E5"/>
    <w:rsid w:val="00654F63"/>
    <w:rsid w:val="00654F94"/>
    <w:rsid w:val="00655177"/>
    <w:rsid w:val="00655623"/>
    <w:rsid w:val="006557C0"/>
    <w:rsid w:val="006565A2"/>
    <w:rsid w:val="00656A71"/>
    <w:rsid w:val="00656C8E"/>
    <w:rsid w:val="00656D64"/>
    <w:rsid w:val="0065702D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400F"/>
    <w:rsid w:val="006640AE"/>
    <w:rsid w:val="006641E6"/>
    <w:rsid w:val="00664BEB"/>
    <w:rsid w:val="0066558B"/>
    <w:rsid w:val="00665A62"/>
    <w:rsid w:val="00665BAF"/>
    <w:rsid w:val="00665C04"/>
    <w:rsid w:val="00666664"/>
    <w:rsid w:val="006666CD"/>
    <w:rsid w:val="00666E53"/>
    <w:rsid w:val="0066734B"/>
    <w:rsid w:val="006673BD"/>
    <w:rsid w:val="00670166"/>
    <w:rsid w:val="0067029D"/>
    <w:rsid w:val="00670A43"/>
    <w:rsid w:val="00670BFD"/>
    <w:rsid w:val="00671093"/>
    <w:rsid w:val="00671BEF"/>
    <w:rsid w:val="006730F9"/>
    <w:rsid w:val="0067442F"/>
    <w:rsid w:val="00674C3D"/>
    <w:rsid w:val="00675AB9"/>
    <w:rsid w:val="00676259"/>
    <w:rsid w:val="006764E7"/>
    <w:rsid w:val="00676CEE"/>
    <w:rsid w:val="00676EB5"/>
    <w:rsid w:val="00676F9F"/>
    <w:rsid w:val="00677BAF"/>
    <w:rsid w:val="00677CAA"/>
    <w:rsid w:val="00677E1E"/>
    <w:rsid w:val="0068055C"/>
    <w:rsid w:val="0068067B"/>
    <w:rsid w:val="00680719"/>
    <w:rsid w:val="00680F13"/>
    <w:rsid w:val="0068129C"/>
    <w:rsid w:val="00681C38"/>
    <w:rsid w:val="00681CE6"/>
    <w:rsid w:val="00681F52"/>
    <w:rsid w:val="0068258F"/>
    <w:rsid w:val="0068259C"/>
    <w:rsid w:val="0068272F"/>
    <w:rsid w:val="0068300A"/>
    <w:rsid w:val="006834AC"/>
    <w:rsid w:val="00683EB8"/>
    <w:rsid w:val="00684722"/>
    <w:rsid w:val="0068496A"/>
    <w:rsid w:val="00684B13"/>
    <w:rsid w:val="00685A22"/>
    <w:rsid w:val="00685E3E"/>
    <w:rsid w:val="0068602C"/>
    <w:rsid w:val="006863DF"/>
    <w:rsid w:val="0068666D"/>
    <w:rsid w:val="00686D08"/>
    <w:rsid w:val="00686EFD"/>
    <w:rsid w:val="00687175"/>
    <w:rsid w:val="00687272"/>
    <w:rsid w:val="0068732E"/>
    <w:rsid w:val="0069030D"/>
    <w:rsid w:val="006904BC"/>
    <w:rsid w:val="00690980"/>
    <w:rsid w:val="00690EB8"/>
    <w:rsid w:val="006913D4"/>
    <w:rsid w:val="00691411"/>
    <w:rsid w:val="00691989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EF4"/>
    <w:rsid w:val="00696456"/>
    <w:rsid w:val="00696839"/>
    <w:rsid w:val="00696924"/>
    <w:rsid w:val="00697D02"/>
    <w:rsid w:val="006A114C"/>
    <w:rsid w:val="006A1F07"/>
    <w:rsid w:val="006A1F1E"/>
    <w:rsid w:val="006A3554"/>
    <w:rsid w:val="006A3701"/>
    <w:rsid w:val="006A39A4"/>
    <w:rsid w:val="006A3C2D"/>
    <w:rsid w:val="006A540E"/>
    <w:rsid w:val="006A5938"/>
    <w:rsid w:val="006A5B8E"/>
    <w:rsid w:val="006A5C57"/>
    <w:rsid w:val="006A618A"/>
    <w:rsid w:val="006A65DC"/>
    <w:rsid w:val="006A6EE2"/>
    <w:rsid w:val="006B16D5"/>
    <w:rsid w:val="006B17D8"/>
    <w:rsid w:val="006B220F"/>
    <w:rsid w:val="006B2A66"/>
    <w:rsid w:val="006B2F94"/>
    <w:rsid w:val="006B320B"/>
    <w:rsid w:val="006B33D4"/>
    <w:rsid w:val="006B3667"/>
    <w:rsid w:val="006B3F65"/>
    <w:rsid w:val="006B54F5"/>
    <w:rsid w:val="006B55E8"/>
    <w:rsid w:val="006B5720"/>
    <w:rsid w:val="006B5CFB"/>
    <w:rsid w:val="006B65B5"/>
    <w:rsid w:val="006B6C51"/>
    <w:rsid w:val="006B716E"/>
    <w:rsid w:val="006B721C"/>
    <w:rsid w:val="006B737D"/>
    <w:rsid w:val="006B7786"/>
    <w:rsid w:val="006C032C"/>
    <w:rsid w:val="006C08AD"/>
    <w:rsid w:val="006C0BF2"/>
    <w:rsid w:val="006C0C6F"/>
    <w:rsid w:val="006C0D3B"/>
    <w:rsid w:val="006C0FAB"/>
    <w:rsid w:val="006C1A9C"/>
    <w:rsid w:val="006C270E"/>
    <w:rsid w:val="006C3C89"/>
    <w:rsid w:val="006C3E68"/>
    <w:rsid w:val="006C475C"/>
    <w:rsid w:val="006C4867"/>
    <w:rsid w:val="006C4E15"/>
    <w:rsid w:val="006C5991"/>
    <w:rsid w:val="006C5B64"/>
    <w:rsid w:val="006C602F"/>
    <w:rsid w:val="006C6365"/>
    <w:rsid w:val="006C6759"/>
    <w:rsid w:val="006C6A85"/>
    <w:rsid w:val="006C6CE0"/>
    <w:rsid w:val="006C6F23"/>
    <w:rsid w:val="006C7CF2"/>
    <w:rsid w:val="006D045A"/>
    <w:rsid w:val="006D0881"/>
    <w:rsid w:val="006D0C35"/>
    <w:rsid w:val="006D10DE"/>
    <w:rsid w:val="006D1231"/>
    <w:rsid w:val="006D193B"/>
    <w:rsid w:val="006D1997"/>
    <w:rsid w:val="006D1E16"/>
    <w:rsid w:val="006D24CA"/>
    <w:rsid w:val="006D29CC"/>
    <w:rsid w:val="006D2C0C"/>
    <w:rsid w:val="006D38DC"/>
    <w:rsid w:val="006D3D56"/>
    <w:rsid w:val="006D4196"/>
    <w:rsid w:val="006D4A47"/>
    <w:rsid w:val="006D4F15"/>
    <w:rsid w:val="006D586B"/>
    <w:rsid w:val="006D6687"/>
    <w:rsid w:val="006D672B"/>
    <w:rsid w:val="006D69C6"/>
    <w:rsid w:val="006D6A5A"/>
    <w:rsid w:val="006D6F68"/>
    <w:rsid w:val="006D762A"/>
    <w:rsid w:val="006D76E5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C2B"/>
    <w:rsid w:val="006E2E97"/>
    <w:rsid w:val="006E3B72"/>
    <w:rsid w:val="006E3F45"/>
    <w:rsid w:val="006E41ED"/>
    <w:rsid w:val="006E4557"/>
    <w:rsid w:val="006E45B4"/>
    <w:rsid w:val="006E4684"/>
    <w:rsid w:val="006E4BC5"/>
    <w:rsid w:val="006E50C9"/>
    <w:rsid w:val="006E52F4"/>
    <w:rsid w:val="006E6088"/>
    <w:rsid w:val="006E6BF4"/>
    <w:rsid w:val="006E6D5B"/>
    <w:rsid w:val="006E776B"/>
    <w:rsid w:val="006E7966"/>
    <w:rsid w:val="006E7A99"/>
    <w:rsid w:val="006E7B14"/>
    <w:rsid w:val="006E7BA0"/>
    <w:rsid w:val="006F2654"/>
    <w:rsid w:val="006F2748"/>
    <w:rsid w:val="006F2CE0"/>
    <w:rsid w:val="006F3318"/>
    <w:rsid w:val="006F3F15"/>
    <w:rsid w:val="006F5275"/>
    <w:rsid w:val="006F58BA"/>
    <w:rsid w:val="006F5EF7"/>
    <w:rsid w:val="006F5F1B"/>
    <w:rsid w:val="006F6268"/>
    <w:rsid w:val="006F67E5"/>
    <w:rsid w:val="006F6CF5"/>
    <w:rsid w:val="006F7FD1"/>
    <w:rsid w:val="007009C8"/>
    <w:rsid w:val="00700C8E"/>
    <w:rsid w:val="00701229"/>
    <w:rsid w:val="00702B25"/>
    <w:rsid w:val="00702C38"/>
    <w:rsid w:val="00702CAC"/>
    <w:rsid w:val="00702D49"/>
    <w:rsid w:val="007033C1"/>
    <w:rsid w:val="00703705"/>
    <w:rsid w:val="007042BD"/>
    <w:rsid w:val="007045C5"/>
    <w:rsid w:val="0070466D"/>
    <w:rsid w:val="007046E4"/>
    <w:rsid w:val="00704B19"/>
    <w:rsid w:val="00704E63"/>
    <w:rsid w:val="0070517B"/>
    <w:rsid w:val="0070612C"/>
    <w:rsid w:val="0070646B"/>
    <w:rsid w:val="00706B85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5464"/>
    <w:rsid w:val="007163B9"/>
    <w:rsid w:val="007163F8"/>
    <w:rsid w:val="00716615"/>
    <w:rsid w:val="00717552"/>
    <w:rsid w:val="007179C4"/>
    <w:rsid w:val="00720176"/>
    <w:rsid w:val="007202ED"/>
    <w:rsid w:val="00720AD7"/>
    <w:rsid w:val="00720E0A"/>
    <w:rsid w:val="00722229"/>
    <w:rsid w:val="00722727"/>
    <w:rsid w:val="00723177"/>
    <w:rsid w:val="007235C8"/>
    <w:rsid w:val="00723819"/>
    <w:rsid w:val="00724155"/>
    <w:rsid w:val="00724B2B"/>
    <w:rsid w:val="00724BC6"/>
    <w:rsid w:val="00724D5D"/>
    <w:rsid w:val="00724DDE"/>
    <w:rsid w:val="00724EF4"/>
    <w:rsid w:val="00725042"/>
    <w:rsid w:val="00725813"/>
    <w:rsid w:val="00725F80"/>
    <w:rsid w:val="007269F8"/>
    <w:rsid w:val="00726F4C"/>
    <w:rsid w:val="007278D9"/>
    <w:rsid w:val="0072798D"/>
    <w:rsid w:val="0072798E"/>
    <w:rsid w:val="0072798F"/>
    <w:rsid w:val="00727C1E"/>
    <w:rsid w:val="007305FF"/>
    <w:rsid w:val="007307DF"/>
    <w:rsid w:val="007314A7"/>
    <w:rsid w:val="00731922"/>
    <w:rsid w:val="00731D6B"/>
    <w:rsid w:val="00731E3B"/>
    <w:rsid w:val="007321E2"/>
    <w:rsid w:val="00732610"/>
    <w:rsid w:val="007326AF"/>
    <w:rsid w:val="00732DDB"/>
    <w:rsid w:val="0073431D"/>
    <w:rsid w:val="007344C0"/>
    <w:rsid w:val="00734CB0"/>
    <w:rsid w:val="00734CE8"/>
    <w:rsid w:val="007357B4"/>
    <w:rsid w:val="00735A95"/>
    <w:rsid w:val="0073609F"/>
    <w:rsid w:val="00736380"/>
    <w:rsid w:val="0073638E"/>
    <w:rsid w:val="00736993"/>
    <w:rsid w:val="00737559"/>
    <w:rsid w:val="0074015A"/>
    <w:rsid w:val="007402A7"/>
    <w:rsid w:val="007404E4"/>
    <w:rsid w:val="007414B3"/>
    <w:rsid w:val="00741653"/>
    <w:rsid w:val="00741CDA"/>
    <w:rsid w:val="0074241A"/>
    <w:rsid w:val="007428EA"/>
    <w:rsid w:val="00742CA0"/>
    <w:rsid w:val="00742CC1"/>
    <w:rsid w:val="00742E5D"/>
    <w:rsid w:val="00743328"/>
    <w:rsid w:val="00743747"/>
    <w:rsid w:val="00743B88"/>
    <w:rsid w:val="00743C6B"/>
    <w:rsid w:val="0074418C"/>
    <w:rsid w:val="00744542"/>
    <w:rsid w:val="00744706"/>
    <w:rsid w:val="00744B83"/>
    <w:rsid w:val="00744EEC"/>
    <w:rsid w:val="007459D1"/>
    <w:rsid w:val="007467D7"/>
    <w:rsid w:val="00746E81"/>
    <w:rsid w:val="00747970"/>
    <w:rsid w:val="00747F8A"/>
    <w:rsid w:val="007509C1"/>
    <w:rsid w:val="00750F62"/>
    <w:rsid w:val="00750FC8"/>
    <w:rsid w:val="007515E9"/>
    <w:rsid w:val="00751817"/>
    <w:rsid w:val="00751C1E"/>
    <w:rsid w:val="00751D28"/>
    <w:rsid w:val="00752FB6"/>
    <w:rsid w:val="00753075"/>
    <w:rsid w:val="00753A57"/>
    <w:rsid w:val="00753EE9"/>
    <w:rsid w:val="00753F81"/>
    <w:rsid w:val="0075458E"/>
    <w:rsid w:val="00754E8F"/>
    <w:rsid w:val="00755538"/>
    <w:rsid w:val="00755871"/>
    <w:rsid w:val="00755EDF"/>
    <w:rsid w:val="0075625F"/>
    <w:rsid w:val="00757461"/>
    <w:rsid w:val="0075776E"/>
    <w:rsid w:val="007579C6"/>
    <w:rsid w:val="00757E99"/>
    <w:rsid w:val="00757F2E"/>
    <w:rsid w:val="007602AE"/>
    <w:rsid w:val="00760392"/>
    <w:rsid w:val="00760503"/>
    <w:rsid w:val="00760F08"/>
    <w:rsid w:val="0076113C"/>
    <w:rsid w:val="007622B6"/>
    <w:rsid w:val="00763228"/>
    <w:rsid w:val="00763F6B"/>
    <w:rsid w:val="007644DE"/>
    <w:rsid w:val="0076592F"/>
    <w:rsid w:val="00765D64"/>
    <w:rsid w:val="00766431"/>
    <w:rsid w:val="007666BA"/>
    <w:rsid w:val="00766F9D"/>
    <w:rsid w:val="00767255"/>
    <w:rsid w:val="00767AB6"/>
    <w:rsid w:val="0077002C"/>
    <w:rsid w:val="00770361"/>
    <w:rsid w:val="00770485"/>
    <w:rsid w:val="00771443"/>
    <w:rsid w:val="007715A7"/>
    <w:rsid w:val="00771E95"/>
    <w:rsid w:val="0077283F"/>
    <w:rsid w:val="0077340D"/>
    <w:rsid w:val="00773C45"/>
    <w:rsid w:val="007741DE"/>
    <w:rsid w:val="0077427C"/>
    <w:rsid w:val="0077458B"/>
    <w:rsid w:val="007745EE"/>
    <w:rsid w:val="00774916"/>
    <w:rsid w:val="00775496"/>
    <w:rsid w:val="007759B7"/>
    <w:rsid w:val="00775B54"/>
    <w:rsid w:val="00775E94"/>
    <w:rsid w:val="00775FA2"/>
    <w:rsid w:val="007760A9"/>
    <w:rsid w:val="007761AE"/>
    <w:rsid w:val="0077622A"/>
    <w:rsid w:val="00776773"/>
    <w:rsid w:val="007767E6"/>
    <w:rsid w:val="00776CCB"/>
    <w:rsid w:val="0077749A"/>
    <w:rsid w:val="00777A9B"/>
    <w:rsid w:val="00777BBC"/>
    <w:rsid w:val="00777BE0"/>
    <w:rsid w:val="00777DAE"/>
    <w:rsid w:val="00777DB0"/>
    <w:rsid w:val="00777F66"/>
    <w:rsid w:val="00780635"/>
    <w:rsid w:val="00780EC3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4117"/>
    <w:rsid w:val="007846AA"/>
    <w:rsid w:val="0078578F"/>
    <w:rsid w:val="0078602A"/>
    <w:rsid w:val="007860F9"/>
    <w:rsid w:val="007869A5"/>
    <w:rsid w:val="00786AC3"/>
    <w:rsid w:val="00786E66"/>
    <w:rsid w:val="00790430"/>
    <w:rsid w:val="00791181"/>
    <w:rsid w:val="00791352"/>
    <w:rsid w:val="007914F5"/>
    <w:rsid w:val="00791693"/>
    <w:rsid w:val="007928EB"/>
    <w:rsid w:val="00792A9F"/>
    <w:rsid w:val="0079349A"/>
    <w:rsid w:val="00793CBA"/>
    <w:rsid w:val="0079417D"/>
    <w:rsid w:val="007959BD"/>
    <w:rsid w:val="007964CD"/>
    <w:rsid w:val="00797D14"/>
    <w:rsid w:val="007A0435"/>
    <w:rsid w:val="007A194A"/>
    <w:rsid w:val="007A1D96"/>
    <w:rsid w:val="007A2FA4"/>
    <w:rsid w:val="007A3283"/>
    <w:rsid w:val="007A3EA1"/>
    <w:rsid w:val="007A3F30"/>
    <w:rsid w:val="007A46A6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23B7"/>
    <w:rsid w:val="007B246B"/>
    <w:rsid w:val="007B2CD3"/>
    <w:rsid w:val="007B2D72"/>
    <w:rsid w:val="007B2E9F"/>
    <w:rsid w:val="007B329D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11E8"/>
    <w:rsid w:val="007C11FF"/>
    <w:rsid w:val="007C136B"/>
    <w:rsid w:val="007C1425"/>
    <w:rsid w:val="007C2343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C77D7"/>
    <w:rsid w:val="007D0132"/>
    <w:rsid w:val="007D02A3"/>
    <w:rsid w:val="007D05A2"/>
    <w:rsid w:val="007D071D"/>
    <w:rsid w:val="007D0F9C"/>
    <w:rsid w:val="007D12E6"/>
    <w:rsid w:val="007D20A1"/>
    <w:rsid w:val="007D24D4"/>
    <w:rsid w:val="007D2AF7"/>
    <w:rsid w:val="007D2BB2"/>
    <w:rsid w:val="007D2E54"/>
    <w:rsid w:val="007D30BA"/>
    <w:rsid w:val="007D5710"/>
    <w:rsid w:val="007D57E8"/>
    <w:rsid w:val="007D5A92"/>
    <w:rsid w:val="007D6708"/>
    <w:rsid w:val="007D67A8"/>
    <w:rsid w:val="007D68F2"/>
    <w:rsid w:val="007D6D90"/>
    <w:rsid w:val="007D76B6"/>
    <w:rsid w:val="007D7B79"/>
    <w:rsid w:val="007E0A38"/>
    <w:rsid w:val="007E0AAF"/>
    <w:rsid w:val="007E0CEA"/>
    <w:rsid w:val="007E106C"/>
    <w:rsid w:val="007E117E"/>
    <w:rsid w:val="007E1FE8"/>
    <w:rsid w:val="007E2C29"/>
    <w:rsid w:val="007E3046"/>
    <w:rsid w:val="007E37E1"/>
    <w:rsid w:val="007E3972"/>
    <w:rsid w:val="007E4763"/>
    <w:rsid w:val="007E4AA1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353"/>
    <w:rsid w:val="007F1890"/>
    <w:rsid w:val="007F1E72"/>
    <w:rsid w:val="007F2535"/>
    <w:rsid w:val="007F2A4F"/>
    <w:rsid w:val="007F46B1"/>
    <w:rsid w:val="007F4AC5"/>
    <w:rsid w:val="007F4BB5"/>
    <w:rsid w:val="007F5227"/>
    <w:rsid w:val="007F5E10"/>
    <w:rsid w:val="007F62EA"/>
    <w:rsid w:val="007F6E2A"/>
    <w:rsid w:val="007F77FF"/>
    <w:rsid w:val="007F7C99"/>
    <w:rsid w:val="00800261"/>
    <w:rsid w:val="008004A9"/>
    <w:rsid w:val="00800588"/>
    <w:rsid w:val="008007E1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3723"/>
    <w:rsid w:val="00803E41"/>
    <w:rsid w:val="008041B2"/>
    <w:rsid w:val="00804ECF"/>
    <w:rsid w:val="00805634"/>
    <w:rsid w:val="008056C8"/>
    <w:rsid w:val="00806219"/>
    <w:rsid w:val="00806B0D"/>
    <w:rsid w:val="00806C5F"/>
    <w:rsid w:val="00807975"/>
    <w:rsid w:val="00807D4E"/>
    <w:rsid w:val="00807E72"/>
    <w:rsid w:val="008113EA"/>
    <w:rsid w:val="00811EEF"/>
    <w:rsid w:val="0081222C"/>
    <w:rsid w:val="00812920"/>
    <w:rsid w:val="0081359C"/>
    <w:rsid w:val="00813B29"/>
    <w:rsid w:val="00814184"/>
    <w:rsid w:val="00814906"/>
    <w:rsid w:val="00814B66"/>
    <w:rsid w:val="00815612"/>
    <w:rsid w:val="00815751"/>
    <w:rsid w:val="008157F1"/>
    <w:rsid w:val="00815C13"/>
    <w:rsid w:val="0081601B"/>
    <w:rsid w:val="00816505"/>
    <w:rsid w:val="008169D9"/>
    <w:rsid w:val="008174B3"/>
    <w:rsid w:val="00817BCE"/>
    <w:rsid w:val="00820C50"/>
    <w:rsid w:val="00820C8C"/>
    <w:rsid w:val="00820D3F"/>
    <w:rsid w:val="008215E2"/>
    <w:rsid w:val="00821830"/>
    <w:rsid w:val="00821FAC"/>
    <w:rsid w:val="00822512"/>
    <w:rsid w:val="00822E6A"/>
    <w:rsid w:val="00822E9D"/>
    <w:rsid w:val="00823592"/>
    <w:rsid w:val="0082438B"/>
    <w:rsid w:val="008244BA"/>
    <w:rsid w:val="00825691"/>
    <w:rsid w:val="0082598F"/>
    <w:rsid w:val="00825AF7"/>
    <w:rsid w:val="00826F13"/>
    <w:rsid w:val="0082795C"/>
    <w:rsid w:val="00830EFF"/>
    <w:rsid w:val="00831FD2"/>
    <w:rsid w:val="00831FF5"/>
    <w:rsid w:val="0083235F"/>
    <w:rsid w:val="008324C2"/>
    <w:rsid w:val="00832F59"/>
    <w:rsid w:val="008331C0"/>
    <w:rsid w:val="008334FA"/>
    <w:rsid w:val="00833572"/>
    <w:rsid w:val="008335D4"/>
    <w:rsid w:val="008338AF"/>
    <w:rsid w:val="00833B96"/>
    <w:rsid w:val="0083468B"/>
    <w:rsid w:val="00834AE7"/>
    <w:rsid w:val="00834C23"/>
    <w:rsid w:val="008352AC"/>
    <w:rsid w:val="008354CA"/>
    <w:rsid w:val="008357E1"/>
    <w:rsid w:val="008358C3"/>
    <w:rsid w:val="00836080"/>
    <w:rsid w:val="0083630C"/>
    <w:rsid w:val="00836673"/>
    <w:rsid w:val="00836B44"/>
    <w:rsid w:val="00836F63"/>
    <w:rsid w:val="0083721C"/>
    <w:rsid w:val="008377F5"/>
    <w:rsid w:val="008400D0"/>
    <w:rsid w:val="00840386"/>
    <w:rsid w:val="0084145C"/>
    <w:rsid w:val="0084199E"/>
    <w:rsid w:val="008419F9"/>
    <w:rsid w:val="00841B3B"/>
    <w:rsid w:val="00841B85"/>
    <w:rsid w:val="00841E46"/>
    <w:rsid w:val="008429D9"/>
    <w:rsid w:val="00842CFC"/>
    <w:rsid w:val="00843249"/>
    <w:rsid w:val="008434BF"/>
    <w:rsid w:val="00843AF4"/>
    <w:rsid w:val="00843E19"/>
    <w:rsid w:val="00844059"/>
    <w:rsid w:val="00844166"/>
    <w:rsid w:val="008446F8"/>
    <w:rsid w:val="008448CC"/>
    <w:rsid w:val="008458F7"/>
    <w:rsid w:val="00845929"/>
    <w:rsid w:val="008463AD"/>
    <w:rsid w:val="00846487"/>
    <w:rsid w:val="008464B0"/>
    <w:rsid w:val="008470D4"/>
    <w:rsid w:val="008472B0"/>
    <w:rsid w:val="00847492"/>
    <w:rsid w:val="00847771"/>
    <w:rsid w:val="00847CFB"/>
    <w:rsid w:val="00850AE7"/>
    <w:rsid w:val="00850BE7"/>
    <w:rsid w:val="00850CCC"/>
    <w:rsid w:val="008511EB"/>
    <w:rsid w:val="00851C7A"/>
    <w:rsid w:val="00851F4F"/>
    <w:rsid w:val="008522A3"/>
    <w:rsid w:val="00852941"/>
    <w:rsid w:val="00852ADE"/>
    <w:rsid w:val="00853073"/>
    <w:rsid w:val="00853968"/>
    <w:rsid w:val="00853D7E"/>
    <w:rsid w:val="00854B88"/>
    <w:rsid w:val="00854D3B"/>
    <w:rsid w:val="008553A6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621"/>
    <w:rsid w:val="00861796"/>
    <w:rsid w:val="00861872"/>
    <w:rsid w:val="00861CA2"/>
    <w:rsid w:val="00861D60"/>
    <w:rsid w:val="00861EC1"/>
    <w:rsid w:val="0086221F"/>
    <w:rsid w:val="0086225D"/>
    <w:rsid w:val="00862B34"/>
    <w:rsid w:val="00862B4D"/>
    <w:rsid w:val="00862BD0"/>
    <w:rsid w:val="00862C7A"/>
    <w:rsid w:val="00862D43"/>
    <w:rsid w:val="0086416E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E3B"/>
    <w:rsid w:val="008727FA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65"/>
    <w:rsid w:val="0088029D"/>
    <w:rsid w:val="008808EE"/>
    <w:rsid w:val="00880A4A"/>
    <w:rsid w:val="00880BCD"/>
    <w:rsid w:val="008811D6"/>
    <w:rsid w:val="0088139B"/>
    <w:rsid w:val="008816E4"/>
    <w:rsid w:val="0088234C"/>
    <w:rsid w:val="00882E66"/>
    <w:rsid w:val="00883988"/>
    <w:rsid w:val="00883C72"/>
    <w:rsid w:val="0088472B"/>
    <w:rsid w:val="00884DF6"/>
    <w:rsid w:val="00885164"/>
    <w:rsid w:val="0088567F"/>
    <w:rsid w:val="00885ACA"/>
    <w:rsid w:val="00886591"/>
    <w:rsid w:val="00886723"/>
    <w:rsid w:val="00886984"/>
    <w:rsid w:val="00886EBF"/>
    <w:rsid w:val="0088735E"/>
    <w:rsid w:val="00887804"/>
    <w:rsid w:val="00887860"/>
    <w:rsid w:val="00887E30"/>
    <w:rsid w:val="00890941"/>
    <w:rsid w:val="00890A1F"/>
    <w:rsid w:val="00890EB9"/>
    <w:rsid w:val="00890FCC"/>
    <w:rsid w:val="008915CA"/>
    <w:rsid w:val="00892900"/>
    <w:rsid w:val="00893B94"/>
    <w:rsid w:val="00893FCF"/>
    <w:rsid w:val="00894217"/>
    <w:rsid w:val="00894936"/>
    <w:rsid w:val="00894A86"/>
    <w:rsid w:val="00895A00"/>
    <w:rsid w:val="00895A68"/>
    <w:rsid w:val="00895E35"/>
    <w:rsid w:val="00895FBA"/>
    <w:rsid w:val="008964F6"/>
    <w:rsid w:val="00896618"/>
    <w:rsid w:val="00896D72"/>
    <w:rsid w:val="00897B51"/>
    <w:rsid w:val="008A006F"/>
    <w:rsid w:val="008A0232"/>
    <w:rsid w:val="008A050C"/>
    <w:rsid w:val="008A0A8F"/>
    <w:rsid w:val="008A0EAD"/>
    <w:rsid w:val="008A167B"/>
    <w:rsid w:val="008A1E2D"/>
    <w:rsid w:val="008A27AE"/>
    <w:rsid w:val="008A2C81"/>
    <w:rsid w:val="008A3CC0"/>
    <w:rsid w:val="008A3F1C"/>
    <w:rsid w:val="008A4BC8"/>
    <w:rsid w:val="008A5E57"/>
    <w:rsid w:val="008A618D"/>
    <w:rsid w:val="008A65E2"/>
    <w:rsid w:val="008A69F1"/>
    <w:rsid w:val="008A727E"/>
    <w:rsid w:val="008A78D3"/>
    <w:rsid w:val="008A78DD"/>
    <w:rsid w:val="008B041F"/>
    <w:rsid w:val="008B0BC0"/>
    <w:rsid w:val="008B0F4D"/>
    <w:rsid w:val="008B1199"/>
    <w:rsid w:val="008B1F4E"/>
    <w:rsid w:val="008B29B3"/>
    <w:rsid w:val="008B2F7E"/>
    <w:rsid w:val="008B3018"/>
    <w:rsid w:val="008B381E"/>
    <w:rsid w:val="008B382D"/>
    <w:rsid w:val="008B41DD"/>
    <w:rsid w:val="008B52F2"/>
    <w:rsid w:val="008B5486"/>
    <w:rsid w:val="008B55B2"/>
    <w:rsid w:val="008B62C4"/>
    <w:rsid w:val="008B7DC3"/>
    <w:rsid w:val="008B7EB4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B9C"/>
    <w:rsid w:val="008C7D88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2215"/>
    <w:rsid w:val="008D3001"/>
    <w:rsid w:val="008D383C"/>
    <w:rsid w:val="008D3A58"/>
    <w:rsid w:val="008D3F4C"/>
    <w:rsid w:val="008D402D"/>
    <w:rsid w:val="008D4107"/>
    <w:rsid w:val="008D41A4"/>
    <w:rsid w:val="008D455D"/>
    <w:rsid w:val="008D4594"/>
    <w:rsid w:val="008D5768"/>
    <w:rsid w:val="008D59F6"/>
    <w:rsid w:val="008D5BA3"/>
    <w:rsid w:val="008D6121"/>
    <w:rsid w:val="008D6179"/>
    <w:rsid w:val="008D6274"/>
    <w:rsid w:val="008D6288"/>
    <w:rsid w:val="008D6D8B"/>
    <w:rsid w:val="008D6FDC"/>
    <w:rsid w:val="008D77BB"/>
    <w:rsid w:val="008D7991"/>
    <w:rsid w:val="008D7C17"/>
    <w:rsid w:val="008E08F7"/>
    <w:rsid w:val="008E0B1C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FB9"/>
    <w:rsid w:val="008E5342"/>
    <w:rsid w:val="008E65BE"/>
    <w:rsid w:val="008E6B58"/>
    <w:rsid w:val="008E6CD8"/>
    <w:rsid w:val="008E6DBE"/>
    <w:rsid w:val="008E77D8"/>
    <w:rsid w:val="008E78D8"/>
    <w:rsid w:val="008E7A0F"/>
    <w:rsid w:val="008F0181"/>
    <w:rsid w:val="008F050E"/>
    <w:rsid w:val="008F05B3"/>
    <w:rsid w:val="008F12A7"/>
    <w:rsid w:val="008F15B0"/>
    <w:rsid w:val="008F1711"/>
    <w:rsid w:val="008F2411"/>
    <w:rsid w:val="008F2A8C"/>
    <w:rsid w:val="008F3200"/>
    <w:rsid w:val="008F3467"/>
    <w:rsid w:val="008F3731"/>
    <w:rsid w:val="008F3971"/>
    <w:rsid w:val="008F3D24"/>
    <w:rsid w:val="008F4B94"/>
    <w:rsid w:val="008F4CBF"/>
    <w:rsid w:val="008F589E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72"/>
    <w:rsid w:val="00904188"/>
    <w:rsid w:val="00904537"/>
    <w:rsid w:val="00904743"/>
    <w:rsid w:val="0090483A"/>
    <w:rsid w:val="009050E5"/>
    <w:rsid w:val="009053EA"/>
    <w:rsid w:val="0090553F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42A1"/>
    <w:rsid w:val="00915D7D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33E2"/>
    <w:rsid w:val="009241CD"/>
    <w:rsid w:val="0092551E"/>
    <w:rsid w:val="00925B2E"/>
    <w:rsid w:val="00925F7A"/>
    <w:rsid w:val="00925F9A"/>
    <w:rsid w:val="00926453"/>
    <w:rsid w:val="00927270"/>
    <w:rsid w:val="0092738E"/>
    <w:rsid w:val="0092780E"/>
    <w:rsid w:val="009305A0"/>
    <w:rsid w:val="00930751"/>
    <w:rsid w:val="00930828"/>
    <w:rsid w:val="00930C93"/>
    <w:rsid w:val="00930D7E"/>
    <w:rsid w:val="009313CD"/>
    <w:rsid w:val="009314F7"/>
    <w:rsid w:val="009316E8"/>
    <w:rsid w:val="009318C4"/>
    <w:rsid w:val="00931CAD"/>
    <w:rsid w:val="00932314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6088"/>
    <w:rsid w:val="00936700"/>
    <w:rsid w:val="009367DB"/>
    <w:rsid w:val="0093692E"/>
    <w:rsid w:val="00937313"/>
    <w:rsid w:val="0093767B"/>
    <w:rsid w:val="00937794"/>
    <w:rsid w:val="00940C5A"/>
    <w:rsid w:val="00941BD6"/>
    <w:rsid w:val="00942062"/>
    <w:rsid w:val="0094221C"/>
    <w:rsid w:val="00942998"/>
    <w:rsid w:val="00944B8D"/>
    <w:rsid w:val="00944E60"/>
    <w:rsid w:val="00945A15"/>
    <w:rsid w:val="00945B30"/>
    <w:rsid w:val="0094644B"/>
    <w:rsid w:val="0094697D"/>
    <w:rsid w:val="00947318"/>
    <w:rsid w:val="009473BE"/>
    <w:rsid w:val="00950F0C"/>
    <w:rsid w:val="0095102F"/>
    <w:rsid w:val="00951120"/>
    <w:rsid w:val="009514BA"/>
    <w:rsid w:val="009516DE"/>
    <w:rsid w:val="009537BB"/>
    <w:rsid w:val="00953D9E"/>
    <w:rsid w:val="0095462C"/>
    <w:rsid w:val="00954785"/>
    <w:rsid w:val="00954BC9"/>
    <w:rsid w:val="00954CE8"/>
    <w:rsid w:val="00954DF6"/>
    <w:rsid w:val="009550EE"/>
    <w:rsid w:val="009551E7"/>
    <w:rsid w:val="009553C7"/>
    <w:rsid w:val="00955C2B"/>
    <w:rsid w:val="0095616C"/>
    <w:rsid w:val="009569B0"/>
    <w:rsid w:val="00956BA0"/>
    <w:rsid w:val="00956CDB"/>
    <w:rsid w:val="0095740F"/>
    <w:rsid w:val="00957658"/>
    <w:rsid w:val="009576E9"/>
    <w:rsid w:val="00960098"/>
    <w:rsid w:val="00960ECD"/>
    <w:rsid w:val="009611B5"/>
    <w:rsid w:val="00961860"/>
    <w:rsid w:val="00961A52"/>
    <w:rsid w:val="009625A6"/>
    <w:rsid w:val="00963A6D"/>
    <w:rsid w:val="00963E7C"/>
    <w:rsid w:val="00964DBA"/>
    <w:rsid w:val="009652D6"/>
    <w:rsid w:val="009657AB"/>
    <w:rsid w:val="00965ADA"/>
    <w:rsid w:val="00965BF9"/>
    <w:rsid w:val="00965C6A"/>
    <w:rsid w:val="009661B0"/>
    <w:rsid w:val="00966D59"/>
    <w:rsid w:val="00966EB2"/>
    <w:rsid w:val="009675E9"/>
    <w:rsid w:val="00967AF7"/>
    <w:rsid w:val="00970507"/>
    <w:rsid w:val="00971B09"/>
    <w:rsid w:val="00972754"/>
    <w:rsid w:val="00972BAE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80264"/>
    <w:rsid w:val="00980A0A"/>
    <w:rsid w:val="009815E0"/>
    <w:rsid w:val="00981738"/>
    <w:rsid w:val="00981980"/>
    <w:rsid w:val="00981E9B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B94"/>
    <w:rsid w:val="00987353"/>
    <w:rsid w:val="009873A2"/>
    <w:rsid w:val="00987779"/>
    <w:rsid w:val="009904B4"/>
    <w:rsid w:val="00990696"/>
    <w:rsid w:val="009909E4"/>
    <w:rsid w:val="00990DDF"/>
    <w:rsid w:val="009912E9"/>
    <w:rsid w:val="00991A6E"/>
    <w:rsid w:val="00991FAF"/>
    <w:rsid w:val="009926E9"/>
    <w:rsid w:val="00992C18"/>
    <w:rsid w:val="00992DF8"/>
    <w:rsid w:val="00992E52"/>
    <w:rsid w:val="00992E56"/>
    <w:rsid w:val="00992F58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4BE5"/>
    <w:rsid w:val="00995070"/>
    <w:rsid w:val="00995453"/>
    <w:rsid w:val="009955E5"/>
    <w:rsid w:val="00995753"/>
    <w:rsid w:val="009958F1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52F"/>
    <w:rsid w:val="009A2DBD"/>
    <w:rsid w:val="009A36EE"/>
    <w:rsid w:val="009A3F30"/>
    <w:rsid w:val="009A4147"/>
    <w:rsid w:val="009A4676"/>
    <w:rsid w:val="009A47DD"/>
    <w:rsid w:val="009A4FBA"/>
    <w:rsid w:val="009A5E57"/>
    <w:rsid w:val="009A60D7"/>
    <w:rsid w:val="009A62EE"/>
    <w:rsid w:val="009A665C"/>
    <w:rsid w:val="009A6ECC"/>
    <w:rsid w:val="009A76D5"/>
    <w:rsid w:val="009A78F6"/>
    <w:rsid w:val="009B034E"/>
    <w:rsid w:val="009B03DE"/>
    <w:rsid w:val="009B07D8"/>
    <w:rsid w:val="009B09A7"/>
    <w:rsid w:val="009B12EC"/>
    <w:rsid w:val="009B1D51"/>
    <w:rsid w:val="009B1FC0"/>
    <w:rsid w:val="009B31EE"/>
    <w:rsid w:val="009B354A"/>
    <w:rsid w:val="009B38E0"/>
    <w:rsid w:val="009B39CB"/>
    <w:rsid w:val="009B3DB4"/>
    <w:rsid w:val="009B424A"/>
    <w:rsid w:val="009B43BB"/>
    <w:rsid w:val="009B4BD9"/>
    <w:rsid w:val="009B538B"/>
    <w:rsid w:val="009B58AC"/>
    <w:rsid w:val="009B5DF5"/>
    <w:rsid w:val="009B6163"/>
    <w:rsid w:val="009B710B"/>
    <w:rsid w:val="009B7170"/>
    <w:rsid w:val="009B72AD"/>
    <w:rsid w:val="009B7CC4"/>
    <w:rsid w:val="009C0495"/>
    <w:rsid w:val="009C0727"/>
    <w:rsid w:val="009C147F"/>
    <w:rsid w:val="009C14C5"/>
    <w:rsid w:val="009C1657"/>
    <w:rsid w:val="009C198D"/>
    <w:rsid w:val="009C289E"/>
    <w:rsid w:val="009C4A83"/>
    <w:rsid w:val="009C5587"/>
    <w:rsid w:val="009C5A3F"/>
    <w:rsid w:val="009C60E8"/>
    <w:rsid w:val="009C6367"/>
    <w:rsid w:val="009C653B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E0344"/>
    <w:rsid w:val="009E0996"/>
    <w:rsid w:val="009E0A06"/>
    <w:rsid w:val="009E0A2E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110E"/>
    <w:rsid w:val="009F152E"/>
    <w:rsid w:val="009F1B68"/>
    <w:rsid w:val="009F1BC9"/>
    <w:rsid w:val="009F1C31"/>
    <w:rsid w:val="009F1C56"/>
    <w:rsid w:val="009F22CE"/>
    <w:rsid w:val="009F25CA"/>
    <w:rsid w:val="009F2E8F"/>
    <w:rsid w:val="009F3590"/>
    <w:rsid w:val="009F3D03"/>
    <w:rsid w:val="009F3D1B"/>
    <w:rsid w:val="009F4060"/>
    <w:rsid w:val="009F4900"/>
    <w:rsid w:val="009F4E87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4388"/>
    <w:rsid w:val="00A046F7"/>
    <w:rsid w:val="00A056B6"/>
    <w:rsid w:val="00A05CDA"/>
    <w:rsid w:val="00A060CD"/>
    <w:rsid w:val="00A0633C"/>
    <w:rsid w:val="00A0668A"/>
    <w:rsid w:val="00A070DB"/>
    <w:rsid w:val="00A07B01"/>
    <w:rsid w:val="00A07FAF"/>
    <w:rsid w:val="00A10F88"/>
    <w:rsid w:val="00A1185D"/>
    <w:rsid w:val="00A12436"/>
    <w:rsid w:val="00A13286"/>
    <w:rsid w:val="00A132F8"/>
    <w:rsid w:val="00A13F41"/>
    <w:rsid w:val="00A1405E"/>
    <w:rsid w:val="00A15026"/>
    <w:rsid w:val="00A150B0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181E"/>
    <w:rsid w:val="00A21BB8"/>
    <w:rsid w:val="00A21C86"/>
    <w:rsid w:val="00A2225C"/>
    <w:rsid w:val="00A22D8F"/>
    <w:rsid w:val="00A239D1"/>
    <w:rsid w:val="00A239FA"/>
    <w:rsid w:val="00A2467F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0DF4"/>
    <w:rsid w:val="00A311CD"/>
    <w:rsid w:val="00A3128D"/>
    <w:rsid w:val="00A31892"/>
    <w:rsid w:val="00A31BCD"/>
    <w:rsid w:val="00A32693"/>
    <w:rsid w:val="00A32A15"/>
    <w:rsid w:val="00A34A12"/>
    <w:rsid w:val="00A35114"/>
    <w:rsid w:val="00A35254"/>
    <w:rsid w:val="00A35544"/>
    <w:rsid w:val="00A35C04"/>
    <w:rsid w:val="00A36B58"/>
    <w:rsid w:val="00A3736F"/>
    <w:rsid w:val="00A3749B"/>
    <w:rsid w:val="00A37680"/>
    <w:rsid w:val="00A3788E"/>
    <w:rsid w:val="00A400A2"/>
    <w:rsid w:val="00A400F7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54B"/>
    <w:rsid w:val="00A44367"/>
    <w:rsid w:val="00A44C2F"/>
    <w:rsid w:val="00A44F48"/>
    <w:rsid w:val="00A44F9F"/>
    <w:rsid w:val="00A45700"/>
    <w:rsid w:val="00A46244"/>
    <w:rsid w:val="00A46270"/>
    <w:rsid w:val="00A46380"/>
    <w:rsid w:val="00A4678A"/>
    <w:rsid w:val="00A46888"/>
    <w:rsid w:val="00A468C6"/>
    <w:rsid w:val="00A46FC2"/>
    <w:rsid w:val="00A47329"/>
    <w:rsid w:val="00A47864"/>
    <w:rsid w:val="00A47D07"/>
    <w:rsid w:val="00A50124"/>
    <w:rsid w:val="00A501B1"/>
    <w:rsid w:val="00A5041D"/>
    <w:rsid w:val="00A513A7"/>
    <w:rsid w:val="00A51408"/>
    <w:rsid w:val="00A51D8C"/>
    <w:rsid w:val="00A52155"/>
    <w:rsid w:val="00A523E5"/>
    <w:rsid w:val="00A5255F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60C6"/>
    <w:rsid w:val="00A566E3"/>
    <w:rsid w:val="00A56749"/>
    <w:rsid w:val="00A56E39"/>
    <w:rsid w:val="00A57237"/>
    <w:rsid w:val="00A57371"/>
    <w:rsid w:val="00A576B0"/>
    <w:rsid w:val="00A57978"/>
    <w:rsid w:val="00A57CBD"/>
    <w:rsid w:val="00A60455"/>
    <w:rsid w:val="00A616E3"/>
    <w:rsid w:val="00A6243B"/>
    <w:rsid w:val="00A62927"/>
    <w:rsid w:val="00A6344C"/>
    <w:rsid w:val="00A63CD4"/>
    <w:rsid w:val="00A64E33"/>
    <w:rsid w:val="00A64E87"/>
    <w:rsid w:val="00A64F5D"/>
    <w:rsid w:val="00A6590A"/>
    <w:rsid w:val="00A65CD6"/>
    <w:rsid w:val="00A6626E"/>
    <w:rsid w:val="00A66335"/>
    <w:rsid w:val="00A6636A"/>
    <w:rsid w:val="00A66CB6"/>
    <w:rsid w:val="00A66FB9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4046"/>
    <w:rsid w:val="00A744E8"/>
    <w:rsid w:val="00A74AD3"/>
    <w:rsid w:val="00A74C22"/>
    <w:rsid w:val="00A74E00"/>
    <w:rsid w:val="00A74F5D"/>
    <w:rsid w:val="00A756C4"/>
    <w:rsid w:val="00A763CB"/>
    <w:rsid w:val="00A7663E"/>
    <w:rsid w:val="00A77346"/>
    <w:rsid w:val="00A77468"/>
    <w:rsid w:val="00A775D5"/>
    <w:rsid w:val="00A77C4D"/>
    <w:rsid w:val="00A77C9B"/>
    <w:rsid w:val="00A80689"/>
    <w:rsid w:val="00A80821"/>
    <w:rsid w:val="00A80B3D"/>
    <w:rsid w:val="00A80E5A"/>
    <w:rsid w:val="00A8132F"/>
    <w:rsid w:val="00A813DC"/>
    <w:rsid w:val="00A814D0"/>
    <w:rsid w:val="00A81B15"/>
    <w:rsid w:val="00A829DD"/>
    <w:rsid w:val="00A82CD3"/>
    <w:rsid w:val="00A83283"/>
    <w:rsid w:val="00A83826"/>
    <w:rsid w:val="00A838BF"/>
    <w:rsid w:val="00A8405D"/>
    <w:rsid w:val="00A840C3"/>
    <w:rsid w:val="00A845FA"/>
    <w:rsid w:val="00A84F89"/>
    <w:rsid w:val="00A8551F"/>
    <w:rsid w:val="00A85D25"/>
    <w:rsid w:val="00A85DBC"/>
    <w:rsid w:val="00A8657E"/>
    <w:rsid w:val="00A875DF"/>
    <w:rsid w:val="00A90D72"/>
    <w:rsid w:val="00A90E96"/>
    <w:rsid w:val="00A90EEC"/>
    <w:rsid w:val="00A911E9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3DD5"/>
    <w:rsid w:val="00A93FBB"/>
    <w:rsid w:val="00A94A47"/>
    <w:rsid w:val="00A950EE"/>
    <w:rsid w:val="00A9537C"/>
    <w:rsid w:val="00A959A4"/>
    <w:rsid w:val="00A95D24"/>
    <w:rsid w:val="00A95D35"/>
    <w:rsid w:val="00A961CC"/>
    <w:rsid w:val="00A9708C"/>
    <w:rsid w:val="00A976A6"/>
    <w:rsid w:val="00A97B12"/>
    <w:rsid w:val="00A97B47"/>
    <w:rsid w:val="00A97B50"/>
    <w:rsid w:val="00AA07AC"/>
    <w:rsid w:val="00AA0AB4"/>
    <w:rsid w:val="00AA0FEA"/>
    <w:rsid w:val="00AA127E"/>
    <w:rsid w:val="00AA17C4"/>
    <w:rsid w:val="00AA1EBB"/>
    <w:rsid w:val="00AA2133"/>
    <w:rsid w:val="00AA227A"/>
    <w:rsid w:val="00AA29E9"/>
    <w:rsid w:val="00AA2BD4"/>
    <w:rsid w:val="00AA3B32"/>
    <w:rsid w:val="00AA4EE6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71FD"/>
    <w:rsid w:val="00AB73E2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C2A"/>
    <w:rsid w:val="00AC1DE0"/>
    <w:rsid w:val="00AC28C5"/>
    <w:rsid w:val="00AC2F0D"/>
    <w:rsid w:val="00AC36D2"/>
    <w:rsid w:val="00AC3888"/>
    <w:rsid w:val="00AC396E"/>
    <w:rsid w:val="00AC3BC1"/>
    <w:rsid w:val="00AC5074"/>
    <w:rsid w:val="00AC66AC"/>
    <w:rsid w:val="00AC70B9"/>
    <w:rsid w:val="00AC7103"/>
    <w:rsid w:val="00AC7794"/>
    <w:rsid w:val="00AC7FDA"/>
    <w:rsid w:val="00AD00EF"/>
    <w:rsid w:val="00AD0850"/>
    <w:rsid w:val="00AD08E6"/>
    <w:rsid w:val="00AD0BBE"/>
    <w:rsid w:val="00AD0F61"/>
    <w:rsid w:val="00AD19BF"/>
    <w:rsid w:val="00AD1C38"/>
    <w:rsid w:val="00AD1D80"/>
    <w:rsid w:val="00AD1F2E"/>
    <w:rsid w:val="00AD21DE"/>
    <w:rsid w:val="00AD24B2"/>
    <w:rsid w:val="00AD363F"/>
    <w:rsid w:val="00AD3BA5"/>
    <w:rsid w:val="00AD5030"/>
    <w:rsid w:val="00AD5D58"/>
    <w:rsid w:val="00AD669A"/>
    <w:rsid w:val="00AD6E87"/>
    <w:rsid w:val="00AD7469"/>
    <w:rsid w:val="00AD795E"/>
    <w:rsid w:val="00AD7977"/>
    <w:rsid w:val="00AE05A3"/>
    <w:rsid w:val="00AE140E"/>
    <w:rsid w:val="00AE1710"/>
    <w:rsid w:val="00AE1C52"/>
    <w:rsid w:val="00AE275C"/>
    <w:rsid w:val="00AE2ACE"/>
    <w:rsid w:val="00AE2ADB"/>
    <w:rsid w:val="00AE3123"/>
    <w:rsid w:val="00AE312E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C51"/>
    <w:rsid w:val="00AE78E1"/>
    <w:rsid w:val="00AE7FE0"/>
    <w:rsid w:val="00AF011B"/>
    <w:rsid w:val="00AF02D2"/>
    <w:rsid w:val="00AF0315"/>
    <w:rsid w:val="00AF10EA"/>
    <w:rsid w:val="00AF12A1"/>
    <w:rsid w:val="00AF15BD"/>
    <w:rsid w:val="00AF1DDB"/>
    <w:rsid w:val="00AF2930"/>
    <w:rsid w:val="00AF2EAD"/>
    <w:rsid w:val="00AF3AD1"/>
    <w:rsid w:val="00AF3FE6"/>
    <w:rsid w:val="00AF4AC8"/>
    <w:rsid w:val="00AF4AEB"/>
    <w:rsid w:val="00AF5046"/>
    <w:rsid w:val="00AF52FC"/>
    <w:rsid w:val="00AF537D"/>
    <w:rsid w:val="00AF574E"/>
    <w:rsid w:val="00AF6C00"/>
    <w:rsid w:val="00AF6E62"/>
    <w:rsid w:val="00AF718E"/>
    <w:rsid w:val="00AF7262"/>
    <w:rsid w:val="00AF747B"/>
    <w:rsid w:val="00AF74C2"/>
    <w:rsid w:val="00AF7810"/>
    <w:rsid w:val="00B00840"/>
    <w:rsid w:val="00B00CE2"/>
    <w:rsid w:val="00B00D28"/>
    <w:rsid w:val="00B00D97"/>
    <w:rsid w:val="00B02031"/>
    <w:rsid w:val="00B02843"/>
    <w:rsid w:val="00B02AAA"/>
    <w:rsid w:val="00B02CA3"/>
    <w:rsid w:val="00B0363A"/>
    <w:rsid w:val="00B0385F"/>
    <w:rsid w:val="00B04395"/>
    <w:rsid w:val="00B04425"/>
    <w:rsid w:val="00B04E53"/>
    <w:rsid w:val="00B05A6F"/>
    <w:rsid w:val="00B05FE1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2072"/>
    <w:rsid w:val="00B132E5"/>
    <w:rsid w:val="00B13597"/>
    <w:rsid w:val="00B1405F"/>
    <w:rsid w:val="00B144C0"/>
    <w:rsid w:val="00B1561E"/>
    <w:rsid w:val="00B15E03"/>
    <w:rsid w:val="00B163BF"/>
    <w:rsid w:val="00B16768"/>
    <w:rsid w:val="00B16E21"/>
    <w:rsid w:val="00B16E74"/>
    <w:rsid w:val="00B16F26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9B4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3C"/>
    <w:rsid w:val="00B2764F"/>
    <w:rsid w:val="00B27F9F"/>
    <w:rsid w:val="00B300C3"/>
    <w:rsid w:val="00B30E09"/>
    <w:rsid w:val="00B3269E"/>
    <w:rsid w:val="00B32978"/>
    <w:rsid w:val="00B33006"/>
    <w:rsid w:val="00B33106"/>
    <w:rsid w:val="00B3369A"/>
    <w:rsid w:val="00B34E41"/>
    <w:rsid w:val="00B363DD"/>
    <w:rsid w:val="00B36628"/>
    <w:rsid w:val="00B3687E"/>
    <w:rsid w:val="00B36AA2"/>
    <w:rsid w:val="00B36E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E6B"/>
    <w:rsid w:val="00B4440D"/>
    <w:rsid w:val="00B4536B"/>
    <w:rsid w:val="00B46A94"/>
    <w:rsid w:val="00B46EF9"/>
    <w:rsid w:val="00B47369"/>
    <w:rsid w:val="00B47BE5"/>
    <w:rsid w:val="00B47C36"/>
    <w:rsid w:val="00B50064"/>
    <w:rsid w:val="00B5042E"/>
    <w:rsid w:val="00B50812"/>
    <w:rsid w:val="00B50BAA"/>
    <w:rsid w:val="00B51357"/>
    <w:rsid w:val="00B51542"/>
    <w:rsid w:val="00B51A9A"/>
    <w:rsid w:val="00B51D15"/>
    <w:rsid w:val="00B51F52"/>
    <w:rsid w:val="00B524CB"/>
    <w:rsid w:val="00B5251B"/>
    <w:rsid w:val="00B52743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09F"/>
    <w:rsid w:val="00B55279"/>
    <w:rsid w:val="00B565A5"/>
    <w:rsid w:val="00B56D6A"/>
    <w:rsid w:val="00B57173"/>
    <w:rsid w:val="00B60037"/>
    <w:rsid w:val="00B601C4"/>
    <w:rsid w:val="00B604D4"/>
    <w:rsid w:val="00B609D8"/>
    <w:rsid w:val="00B61575"/>
    <w:rsid w:val="00B6188D"/>
    <w:rsid w:val="00B619C5"/>
    <w:rsid w:val="00B61C74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CF3"/>
    <w:rsid w:val="00B66F16"/>
    <w:rsid w:val="00B67E76"/>
    <w:rsid w:val="00B70398"/>
    <w:rsid w:val="00B70B55"/>
    <w:rsid w:val="00B70B9B"/>
    <w:rsid w:val="00B70DDC"/>
    <w:rsid w:val="00B71A92"/>
    <w:rsid w:val="00B722A4"/>
    <w:rsid w:val="00B7325C"/>
    <w:rsid w:val="00B737D2"/>
    <w:rsid w:val="00B73C25"/>
    <w:rsid w:val="00B74962"/>
    <w:rsid w:val="00B74FF8"/>
    <w:rsid w:val="00B75173"/>
    <w:rsid w:val="00B75BCF"/>
    <w:rsid w:val="00B75EED"/>
    <w:rsid w:val="00B76818"/>
    <w:rsid w:val="00B76904"/>
    <w:rsid w:val="00B774AC"/>
    <w:rsid w:val="00B77F26"/>
    <w:rsid w:val="00B80374"/>
    <w:rsid w:val="00B803E0"/>
    <w:rsid w:val="00B803EB"/>
    <w:rsid w:val="00B809A2"/>
    <w:rsid w:val="00B80F90"/>
    <w:rsid w:val="00B81116"/>
    <w:rsid w:val="00B8139B"/>
    <w:rsid w:val="00B8171F"/>
    <w:rsid w:val="00B82065"/>
    <w:rsid w:val="00B82323"/>
    <w:rsid w:val="00B8266E"/>
    <w:rsid w:val="00B82D4A"/>
    <w:rsid w:val="00B82E5F"/>
    <w:rsid w:val="00B83ECF"/>
    <w:rsid w:val="00B8446C"/>
    <w:rsid w:val="00B84F46"/>
    <w:rsid w:val="00B85AAD"/>
    <w:rsid w:val="00B85D9C"/>
    <w:rsid w:val="00B85EF6"/>
    <w:rsid w:val="00B86527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AEC"/>
    <w:rsid w:val="00B92550"/>
    <w:rsid w:val="00B93199"/>
    <w:rsid w:val="00B93508"/>
    <w:rsid w:val="00B93CB1"/>
    <w:rsid w:val="00B9451B"/>
    <w:rsid w:val="00B94E85"/>
    <w:rsid w:val="00B95112"/>
    <w:rsid w:val="00B954F3"/>
    <w:rsid w:val="00B95577"/>
    <w:rsid w:val="00B95A2D"/>
    <w:rsid w:val="00B95E4A"/>
    <w:rsid w:val="00B9662D"/>
    <w:rsid w:val="00B96889"/>
    <w:rsid w:val="00B96897"/>
    <w:rsid w:val="00B96D62"/>
    <w:rsid w:val="00BA0142"/>
    <w:rsid w:val="00BA0263"/>
    <w:rsid w:val="00BA0737"/>
    <w:rsid w:val="00BA090F"/>
    <w:rsid w:val="00BA1770"/>
    <w:rsid w:val="00BA18D1"/>
    <w:rsid w:val="00BA1D0E"/>
    <w:rsid w:val="00BA2420"/>
    <w:rsid w:val="00BA34AB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BFA"/>
    <w:rsid w:val="00BB4DE7"/>
    <w:rsid w:val="00BB5041"/>
    <w:rsid w:val="00BB50E8"/>
    <w:rsid w:val="00BB6469"/>
    <w:rsid w:val="00BB6A1B"/>
    <w:rsid w:val="00BB6C4E"/>
    <w:rsid w:val="00BB772A"/>
    <w:rsid w:val="00BC0BE3"/>
    <w:rsid w:val="00BC0F03"/>
    <w:rsid w:val="00BC0F87"/>
    <w:rsid w:val="00BC14FA"/>
    <w:rsid w:val="00BC1B8D"/>
    <w:rsid w:val="00BC1D5F"/>
    <w:rsid w:val="00BC1E06"/>
    <w:rsid w:val="00BC2AC3"/>
    <w:rsid w:val="00BC2C1D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16DB"/>
    <w:rsid w:val="00BD21E5"/>
    <w:rsid w:val="00BD2D39"/>
    <w:rsid w:val="00BD2DC3"/>
    <w:rsid w:val="00BD3018"/>
    <w:rsid w:val="00BD34E5"/>
    <w:rsid w:val="00BD3BA2"/>
    <w:rsid w:val="00BD3E1D"/>
    <w:rsid w:val="00BD4B69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B17"/>
    <w:rsid w:val="00BE1BED"/>
    <w:rsid w:val="00BE1D74"/>
    <w:rsid w:val="00BE1E97"/>
    <w:rsid w:val="00BE1EEA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1A79"/>
    <w:rsid w:val="00BF1F30"/>
    <w:rsid w:val="00BF2032"/>
    <w:rsid w:val="00BF2AE7"/>
    <w:rsid w:val="00BF2CD7"/>
    <w:rsid w:val="00BF394A"/>
    <w:rsid w:val="00BF3D0C"/>
    <w:rsid w:val="00BF4B06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E64"/>
    <w:rsid w:val="00BF6F01"/>
    <w:rsid w:val="00BF7DB1"/>
    <w:rsid w:val="00C003B3"/>
    <w:rsid w:val="00C01199"/>
    <w:rsid w:val="00C01545"/>
    <w:rsid w:val="00C0207A"/>
    <w:rsid w:val="00C022F7"/>
    <w:rsid w:val="00C02377"/>
    <w:rsid w:val="00C02E33"/>
    <w:rsid w:val="00C02F39"/>
    <w:rsid w:val="00C035BA"/>
    <w:rsid w:val="00C035EF"/>
    <w:rsid w:val="00C03C06"/>
    <w:rsid w:val="00C03F2F"/>
    <w:rsid w:val="00C040CC"/>
    <w:rsid w:val="00C043CA"/>
    <w:rsid w:val="00C04A85"/>
    <w:rsid w:val="00C05314"/>
    <w:rsid w:val="00C0560E"/>
    <w:rsid w:val="00C05FE4"/>
    <w:rsid w:val="00C060BB"/>
    <w:rsid w:val="00C06439"/>
    <w:rsid w:val="00C06FC1"/>
    <w:rsid w:val="00C07FC9"/>
    <w:rsid w:val="00C1014E"/>
    <w:rsid w:val="00C10664"/>
    <w:rsid w:val="00C1185A"/>
    <w:rsid w:val="00C120B9"/>
    <w:rsid w:val="00C120DC"/>
    <w:rsid w:val="00C1222A"/>
    <w:rsid w:val="00C1259C"/>
    <w:rsid w:val="00C130F8"/>
    <w:rsid w:val="00C13326"/>
    <w:rsid w:val="00C13340"/>
    <w:rsid w:val="00C136E2"/>
    <w:rsid w:val="00C1381B"/>
    <w:rsid w:val="00C13AB8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749"/>
    <w:rsid w:val="00C20872"/>
    <w:rsid w:val="00C20C2B"/>
    <w:rsid w:val="00C210A1"/>
    <w:rsid w:val="00C22538"/>
    <w:rsid w:val="00C22FEE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471"/>
    <w:rsid w:val="00C321DB"/>
    <w:rsid w:val="00C32236"/>
    <w:rsid w:val="00C3230E"/>
    <w:rsid w:val="00C3260F"/>
    <w:rsid w:val="00C32655"/>
    <w:rsid w:val="00C32E83"/>
    <w:rsid w:val="00C339C4"/>
    <w:rsid w:val="00C343B9"/>
    <w:rsid w:val="00C34474"/>
    <w:rsid w:val="00C347AA"/>
    <w:rsid w:val="00C34858"/>
    <w:rsid w:val="00C359F8"/>
    <w:rsid w:val="00C367EE"/>
    <w:rsid w:val="00C36E6A"/>
    <w:rsid w:val="00C372B0"/>
    <w:rsid w:val="00C37A3D"/>
    <w:rsid w:val="00C37CD2"/>
    <w:rsid w:val="00C4082C"/>
    <w:rsid w:val="00C41018"/>
    <w:rsid w:val="00C4126C"/>
    <w:rsid w:val="00C414D9"/>
    <w:rsid w:val="00C416E5"/>
    <w:rsid w:val="00C4181C"/>
    <w:rsid w:val="00C42048"/>
    <w:rsid w:val="00C420B9"/>
    <w:rsid w:val="00C42BD9"/>
    <w:rsid w:val="00C42F12"/>
    <w:rsid w:val="00C42F81"/>
    <w:rsid w:val="00C434AB"/>
    <w:rsid w:val="00C437A3"/>
    <w:rsid w:val="00C43988"/>
    <w:rsid w:val="00C45260"/>
    <w:rsid w:val="00C458C4"/>
    <w:rsid w:val="00C45AD4"/>
    <w:rsid w:val="00C4694B"/>
    <w:rsid w:val="00C47739"/>
    <w:rsid w:val="00C47FB1"/>
    <w:rsid w:val="00C5086F"/>
    <w:rsid w:val="00C5137F"/>
    <w:rsid w:val="00C51425"/>
    <w:rsid w:val="00C51470"/>
    <w:rsid w:val="00C51A50"/>
    <w:rsid w:val="00C51F93"/>
    <w:rsid w:val="00C52924"/>
    <w:rsid w:val="00C52BDA"/>
    <w:rsid w:val="00C53590"/>
    <w:rsid w:val="00C5427B"/>
    <w:rsid w:val="00C54A49"/>
    <w:rsid w:val="00C5520F"/>
    <w:rsid w:val="00C552BD"/>
    <w:rsid w:val="00C55973"/>
    <w:rsid w:val="00C559F4"/>
    <w:rsid w:val="00C55A94"/>
    <w:rsid w:val="00C574C6"/>
    <w:rsid w:val="00C57691"/>
    <w:rsid w:val="00C57B9E"/>
    <w:rsid w:val="00C606E3"/>
    <w:rsid w:val="00C609C3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7F3"/>
    <w:rsid w:val="00C66897"/>
    <w:rsid w:val="00C66A3A"/>
    <w:rsid w:val="00C66A6B"/>
    <w:rsid w:val="00C66B59"/>
    <w:rsid w:val="00C6736F"/>
    <w:rsid w:val="00C6747E"/>
    <w:rsid w:val="00C67AC5"/>
    <w:rsid w:val="00C7010C"/>
    <w:rsid w:val="00C70300"/>
    <w:rsid w:val="00C705B1"/>
    <w:rsid w:val="00C70674"/>
    <w:rsid w:val="00C710B2"/>
    <w:rsid w:val="00C7113C"/>
    <w:rsid w:val="00C7154F"/>
    <w:rsid w:val="00C71BB8"/>
    <w:rsid w:val="00C72033"/>
    <w:rsid w:val="00C7224D"/>
    <w:rsid w:val="00C72304"/>
    <w:rsid w:val="00C7254C"/>
    <w:rsid w:val="00C72890"/>
    <w:rsid w:val="00C72990"/>
    <w:rsid w:val="00C72C46"/>
    <w:rsid w:val="00C732C8"/>
    <w:rsid w:val="00C73444"/>
    <w:rsid w:val="00C7352C"/>
    <w:rsid w:val="00C73AFE"/>
    <w:rsid w:val="00C74157"/>
    <w:rsid w:val="00C746DC"/>
    <w:rsid w:val="00C74F26"/>
    <w:rsid w:val="00C7502F"/>
    <w:rsid w:val="00C76CE3"/>
    <w:rsid w:val="00C7704C"/>
    <w:rsid w:val="00C773D8"/>
    <w:rsid w:val="00C77B14"/>
    <w:rsid w:val="00C77B4F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24EA"/>
    <w:rsid w:val="00C838A0"/>
    <w:rsid w:val="00C83BD0"/>
    <w:rsid w:val="00C83C97"/>
    <w:rsid w:val="00C83D5E"/>
    <w:rsid w:val="00C84722"/>
    <w:rsid w:val="00C8492D"/>
    <w:rsid w:val="00C8645B"/>
    <w:rsid w:val="00C86D35"/>
    <w:rsid w:val="00C9084E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3B0"/>
    <w:rsid w:val="00C95ADD"/>
    <w:rsid w:val="00C962CD"/>
    <w:rsid w:val="00C9631E"/>
    <w:rsid w:val="00C96AF5"/>
    <w:rsid w:val="00C96BA3"/>
    <w:rsid w:val="00C97300"/>
    <w:rsid w:val="00C973E3"/>
    <w:rsid w:val="00C97445"/>
    <w:rsid w:val="00CA0201"/>
    <w:rsid w:val="00CA0980"/>
    <w:rsid w:val="00CA1039"/>
    <w:rsid w:val="00CA1661"/>
    <w:rsid w:val="00CA1E83"/>
    <w:rsid w:val="00CA2163"/>
    <w:rsid w:val="00CA231F"/>
    <w:rsid w:val="00CA334B"/>
    <w:rsid w:val="00CA35A0"/>
    <w:rsid w:val="00CA4F52"/>
    <w:rsid w:val="00CA570D"/>
    <w:rsid w:val="00CA5B58"/>
    <w:rsid w:val="00CA5E0B"/>
    <w:rsid w:val="00CA5E21"/>
    <w:rsid w:val="00CA67B1"/>
    <w:rsid w:val="00CA6EA7"/>
    <w:rsid w:val="00CA7475"/>
    <w:rsid w:val="00CA79F9"/>
    <w:rsid w:val="00CA7AC3"/>
    <w:rsid w:val="00CA7F09"/>
    <w:rsid w:val="00CB0130"/>
    <w:rsid w:val="00CB044C"/>
    <w:rsid w:val="00CB0504"/>
    <w:rsid w:val="00CB0997"/>
    <w:rsid w:val="00CB0D83"/>
    <w:rsid w:val="00CB0FD7"/>
    <w:rsid w:val="00CB310C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0ED8"/>
    <w:rsid w:val="00CC1A13"/>
    <w:rsid w:val="00CC1B91"/>
    <w:rsid w:val="00CC2536"/>
    <w:rsid w:val="00CC27CE"/>
    <w:rsid w:val="00CC34A9"/>
    <w:rsid w:val="00CC34AB"/>
    <w:rsid w:val="00CC3864"/>
    <w:rsid w:val="00CC42A7"/>
    <w:rsid w:val="00CC457E"/>
    <w:rsid w:val="00CC4CFB"/>
    <w:rsid w:val="00CC4DE1"/>
    <w:rsid w:val="00CC526A"/>
    <w:rsid w:val="00CC55B3"/>
    <w:rsid w:val="00CC5648"/>
    <w:rsid w:val="00CC6210"/>
    <w:rsid w:val="00CC73C1"/>
    <w:rsid w:val="00CC749C"/>
    <w:rsid w:val="00CD010B"/>
    <w:rsid w:val="00CD0269"/>
    <w:rsid w:val="00CD0C6A"/>
    <w:rsid w:val="00CD1586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3D8E"/>
    <w:rsid w:val="00CD4388"/>
    <w:rsid w:val="00CD55F2"/>
    <w:rsid w:val="00CD6646"/>
    <w:rsid w:val="00CD6A32"/>
    <w:rsid w:val="00CD75D6"/>
    <w:rsid w:val="00CD7889"/>
    <w:rsid w:val="00CE05DC"/>
    <w:rsid w:val="00CE05F2"/>
    <w:rsid w:val="00CE084A"/>
    <w:rsid w:val="00CE09A3"/>
    <w:rsid w:val="00CE1FC2"/>
    <w:rsid w:val="00CE2031"/>
    <w:rsid w:val="00CE2438"/>
    <w:rsid w:val="00CE24E4"/>
    <w:rsid w:val="00CE2630"/>
    <w:rsid w:val="00CE2A21"/>
    <w:rsid w:val="00CE2BE8"/>
    <w:rsid w:val="00CE3C2C"/>
    <w:rsid w:val="00CE3F09"/>
    <w:rsid w:val="00CE3FB6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0620"/>
    <w:rsid w:val="00CF0935"/>
    <w:rsid w:val="00CF141C"/>
    <w:rsid w:val="00CF1932"/>
    <w:rsid w:val="00CF1B8B"/>
    <w:rsid w:val="00CF35F4"/>
    <w:rsid w:val="00CF36C5"/>
    <w:rsid w:val="00CF3BC4"/>
    <w:rsid w:val="00CF56D8"/>
    <w:rsid w:val="00CF5CF7"/>
    <w:rsid w:val="00CF6035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2F23"/>
    <w:rsid w:val="00D032B7"/>
    <w:rsid w:val="00D03483"/>
    <w:rsid w:val="00D049C8"/>
    <w:rsid w:val="00D05199"/>
    <w:rsid w:val="00D05D5F"/>
    <w:rsid w:val="00D05D62"/>
    <w:rsid w:val="00D05D8B"/>
    <w:rsid w:val="00D060E0"/>
    <w:rsid w:val="00D0626D"/>
    <w:rsid w:val="00D06404"/>
    <w:rsid w:val="00D06D38"/>
    <w:rsid w:val="00D07663"/>
    <w:rsid w:val="00D07AD9"/>
    <w:rsid w:val="00D1015D"/>
    <w:rsid w:val="00D10B52"/>
    <w:rsid w:val="00D10F4A"/>
    <w:rsid w:val="00D10F75"/>
    <w:rsid w:val="00D11CC4"/>
    <w:rsid w:val="00D11E51"/>
    <w:rsid w:val="00D1275B"/>
    <w:rsid w:val="00D132BD"/>
    <w:rsid w:val="00D147C6"/>
    <w:rsid w:val="00D14A7D"/>
    <w:rsid w:val="00D14B02"/>
    <w:rsid w:val="00D150D5"/>
    <w:rsid w:val="00D156BA"/>
    <w:rsid w:val="00D15A44"/>
    <w:rsid w:val="00D15C74"/>
    <w:rsid w:val="00D163F1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A8C"/>
    <w:rsid w:val="00D23E1D"/>
    <w:rsid w:val="00D241CF"/>
    <w:rsid w:val="00D24272"/>
    <w:rsid w:val="00D244D8"/>
    <w:rsid w:val="00D248A2"/>
    <w:rsid w:val="00D2496A"/>
    <w:rsid w:val="00D24D0D"/>
    <w:rsid w:val="00D2561D"/>
    <w:rsid w:val="00D259F6"/>
    <w:rsid w:val="00D25BEA"/>
    <w:rsid w:val="00D26607"/>
    <w:rsid w:val="00D269EF"/>
    <w:rsid w:val="00D26CA2"/>
    <w:rsid w:val="00D26DD0"/>
    <w:rsid w:val="00D275D3"/>
    <w:rsid w:val="00D27607"/>
    <w:rsid w:val="00D27AC3"/>
    <w:rsid w:val="00D304C4"/>
    <w:rsid w:val="00D30DE8"/>
    <w:rsid w:val="00D30E0B"/>
    <w:rsid w:val="00D30E49"/>
    <w:rsid w:val="00D31435"/>
    <w:rsid w:val="00D31C83"/>
    <w:rsid w:val="00D31E03"/>
    <w:rsid w:val="00D32131"/>
    <w:rsid w:val="00D32C96"/>
    <w:rsid w:val="00D32C9B"/>
    <w:rsid w:val="00D32FC8"/>
    <w:rsid w:val="00D33115"/>
    <w:rsid w:val="00D34526"/>
    <w:rsid w:val="00D3465B"/>
    <w:rsid w:val="00D34DEE"/>
    <w:rsid w:val="00D354A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1014"/>
    <w:rsid w:val="00D41A0D"/>
    <w:rsid w:val="00D41A9E"/>
    <w:rsid w:val="00D41EC0"/>
    <w:rsid w:val="00D42050"/>
    <w:rsid w:val="00D42477"/>
    <w:rsid w:val="00D4313E"/>
    <w:rsid w:val="00D43519"/>
    <w:rsid w:val="00D43717"/>
    <w:rsid w:val="00D4388A"/>
    <w:rsid w:val="00D438FA"/>
    <w:rsid w:val="00D43C41"/>
    <w:rsid w:val="00D43E4D"/>
    <w:rsid w:val="00D449ED"/>
    <w:rsid w:val="00D44B8C"/>
    <w:rsid w:val="00D45975"/>
    <w:rsid w:val="00D45FD5"/>
    <w:rsid w:val="00D46536"/>
    <w:rsid w:val="00D46AF6"/>
    <w:rsid w:val="00D47158"/>
    <w:rsid w:val="00D473BB"/>
    <w:rsid w:val="00D47945"/>
    <w:rsid w:val="00D47EF2"/>
    <w:rsid w:val="00D5065F"/>
    <w:rsid w:val="00D50A54"/>
    <w:rsid w:val="00D50ABF"/>
    <w:rsid w:val="00D51208"/>
    <w:rsid w:val="00D51283"/>
    <w:rsid w:val="00D51C9C"/>
    <w:rsid w:val="00D520E4"/>
    <w:rsid w:val="00D5224C"/>
    <w:rsid w:val="00D525C0"/>
    <w:rsid w:val="00D52A8E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A40"/>
    <w:rsid w:val="00D56EC4"/>
    <w:rsid w:val="00D57124"/>
    <w:rsid w:val="00D57D51"/>
    <w:rsid w:val="00D57DFA"/>
    <w:rsid w:val="00D57F4D"/>
    <w:rsid w:val="00D6023B"/>
    <w:rsid w:val="00D60F93"/>
    <w:rsid w:val="00D61095"/>
    <w:rsid w:val="00D6110C"/>
    <w:rsid w:val="00D6118A"/>
    <w:rsid w:val="00D62087"/>
    <w:rsid w:val="00D62448"/>
    <w:rsid w:val="00D6258D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8E3"/>
    <w:rsid w:val="00D6591E"/>
    <w:rsid w:val="00D662D5"/>
    <w:rsid w:val="00D66306"/>
    <w:rsid w:val="00D66994"/>
    <w:rsid w:val="00D66A7A"/>
    <w:rsid w:val="00D70262"/>
    <w:rsid w:val="00D70314"/>
    <w:rsid w:val="00D706A2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532"/>
    <w:rsid w:val="00D768AA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EF"/>
    <w:rsid w:val="00D8120D"/>
    <w:rsid w:val="00D81B6F"/>
    <w:rsid w:val="00D82B35"/>
    <w:rsid w:val="00D830E5"/>
    <w:rsid w:val="00D836CA"/>
    <w:rsid w:val="00D83FB7"/>
    <w:rsid w:val="00D84A11"/>
    <w:rsid w:val="00D852D6"/>
    <w:rsid w:val="00D85B5E"/>
    <w:rsid w:val="00D85C16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6EA"/>
    <w:rsid w:val="00D938D4"/>
    <w:rsid w:val="00D9409E"/>
    <w:rsid w:val="00D94266"/>
    <w:rsid w:val="00D94942"/>
    <w:rsid w:val="00D9503D"/>
    <w:rsid w:val="00D9507E"/>
    <w:rsid w:val="00D95485"/>
    <w:rsid w:val="00D95924"/>
    <w:rsid w:val="00D95E23"/>
    <w:rsid w:val="00D96227"/>
    <w:rsid w:val="00D97409"/>
    <w:rsid w:val="00D979D7"/>
    <w:rsid w:val="00D97A63"/>
    <w:rsid w:val="00D97DA3"/>
    <w:rsid w:val="00DA0120"/>
    <w:rsid w:val="00DA01C2"/>
    <w:rsid w:val="00DA0285"/>
    <w:rsid w:val="00DA0F1E"/>
    <w:rsid w:val="00DA10B7"/>
    <w:rsid w:val="00DA145B"/>
    <w:rsid w:val="00DA1A47"/>
    <w:rsid w:val="00DA1D01"/>
    <w:rsid w:val="00DA1F19"/>
    <w:rsid w:val="00DA312C"/>
    <w:rsid w:val="00DA37E0"/>
    <w:rsid w:val="00DA4E7F"/>
    <w:rsid w:val="00DA51CB"/>
    <w:rsid w:val="00DA666B"/>
    <w:rsid w:val="00DA68FA"/>
    <w:rsid w:val="00DA6B4A"/>
    <w:rsid w:val="00DA7320"/>
    <w:rsid w:val="00DA7CA1"/>
    <w:rsid w:val="00DA7D8B"/>
    <w:rsid w:val="00DA7D98"/>
    <w:rsid w:val="00DA7E1D"/>
    <w:rsid w:val="00DB0037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46BD"/>
    <w:rsid w:val="00DB533E"/>
    <w:rsid w:val="00DB565E"/>
    <w:rsid w:val="00DB5A22"/>
    <w:rsid w:val="00DB5AF3"/>
    <w:rsid w:val="00DB62F5"/>
    <w:rsid w:val="00DB662D"/>
    <w:rsid w:val="00DB687A"/>
    <w:rsid w:val="00DB761F"/>
    <w:rsid w:val="00DC0DBA"/>
    <w:rsid w:val="00DC0EBC"/>
    <w:rsid w:val="00DC1227"/>
    <w:rsid w:val="00DC1A15"/>
    <w:rsid w:val="00DC1D7B"/>
    <w:rsid w:val="00DC1EC6"/>
    <w:rsid w:val="00DC2DED"/>
    <w:rsid w:val="00DC3C1B"/>
    <w:rsid w:val="00DC3CFE"/>
    <w:rsid w:val="00DC4709"/>
    <w:rsid w:val="00DC591A"/>
    <w:rsid w:val="00DC60A2"/>
    <w:rsid w:val="00DC615B"/>
    <w:rsid w:val="00DC6410"/>
    <w:rsid w:val="00DC6446"/>
    <w:rsid w:val="00DC6538"/>
    <w:rsid w:val="00DC6F97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4859"/>
    <w:rsid w:val="00DD4DB7"/>
    <w:rsid w:val="00DD5DC5"/>
    <w:rsid w:val="00DD619F"/>
    <w:rsid w:val="00DD655B"/>
    <w:rsid w:val="00DD6573"/>
    <w:rsid w:val="00DD6920"/>
    <w:rsid w:val="00DD69AF"/>
    <w:rsid w:val="00DD69DC"/>
    <w:rsid w:val="00DD6C37"/>
    <w:rsid w:val="00DD78A4"/>
    <w:rsid w:val="00DD7EB8"/>
    <w:rsid w:val="00DE06B1"/>
    <w:rsid w:val="00DE076F"/>
    <w:rsid w:val="00DE1BEA"/>
    <w:rsid w:val="00DE2003"/>
    <w:rsid w:val="00DE311C"/>
    <w:rsid w:val="00DE36BB"/>
    <w:rsid w:val="00DE36C2"/>
    <w:rsid w:val="00DE3EEC"/>
    <w:rsid w:val="00DE4B0E"/>
    <w:rsid w:val="00DE4C7A"/>
    <w:rsid w:val="00DE573D"/>
    <w:rsid w:val="00DE5C7C"/>
    <w:rsid w:val="00DE5CC0"/>
    <w:rsid w:val="00DE6241"/>
    <w:rsid w:val="00DE63FF"/>
    <w:rsid w:val="00DE6765"/>
    <w:rsid w:val="00DE6E75"/>
    <w:rsid w:val="00DE73C6"/>
    <w:rsid w:val="00DE7654"/>
    <w:rsid w:val="00DE7FD6"/>
    <w:rsid w:val="00DF11F0"/>
    <w:rsid w:val="00DF1585"/>
    <w:rsid w:val="00DF2B19"/>
    <w:rsid w:val="00DF35AD"/>
    <w:rsid w:val="00DF38A2"/>
    <w:rsid w:val="00DF3EA3"/>
    <w:rsid w:val="00DF448E"/>
    <w:rsid w:val="00DF4565"/>
    <w:rsid w:val="00DF45D2"/>
    <w:rsid w:val="00DF56F5"/>
    <w:rsid w:val="00DF58BB"/>
    <w:rsid w:val="00DF5D9B"/>
    <w:rsid w:val="00DF6062"/>
    <w:rsid w:val="00DF614C"/>
    <w:rsid w:val="00DF70BB"/>
    <w:rsid w:val="00DF75BF"/>
    <w:rsid w:val="00DF7BB7"/>
    <w:rsid w:val="00E00781"/>
    <w:rsid w:val="00E00A8B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466"/>
    <w:rsid w:val="00E06493"/>
    <w:rsid w:val="00E065A6"/>
    <w:rsid w:val="00E06703"/>
    <w:rsid w:val="00E0683B"/>
    <w:rsid w:val="00E068DB"/>
    <w:rsid w:val="00E0696B"/>
    <w:rsid w:val="00E06CD2"/>
    <w:rsid w:val="00E06D45"/>
    <w:rsid w:val="00E075BC"/>
    <w:rsid w:val="00E075E2"/>
    <w:rsid w:val="00E076C9"/>
    <w:rsid w:val="00E07970"/>
    <w:rsid w:val="00E10147"/>
    <w:rsid w:val="00E1045B"/>
    <w:rsid w:val="00E10F9D"/>
    <w:rsid w:val="00E112C3"/>
    <w:rsid w:val="00E11638"/>
    <w:rsid w:val="00E11E28"/>
    <w:rsid w:val="00E12337"/>
    <w:rsid w:val="00E1245D"/>
    <w:rsid w:val="00E14B86"/>
    <w:rsid w:val="00E1528F"/>
    <w:rsid w:val="00E15330"/>
    <w:rsid w:val="00E15429"/>
    <w:rsid w:val="00E1558F"/>
    <w:rsid w:val="00E15A56"/>
    <w:rsid w:val="00E16534"/>
    <w:rsid w:val="00E16880"/>
    <w:rsid w:val="00E16925"/>
    <w:rsid w:val="00E16EB1"/>
    <w:rsid w:val="00E16FF5"/>
    <w:rsid w:val="00E17334"/>
    <w:rsid w:val="00E174FA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B8"/>
    <w:rsid w:val="00E230D0"/>
    <w:rsid w:val="00E23959"/>
    <w:rsid w:val="00E23B45"/>
    <w:rsid w:val="00E244F4"/>
    <w:rsid w:val="00E24BB7"/>
    <w:rsid w:val="00E259FC"/>
    <w:rsid w:val="00E26689"/>
    <w:rsid w:val="00E267EF"/>
    <w:rsid w:val="00E269B2"/>
    <w:rsid w:val="00E27163"/>
    <w:rsid w:val="00E272AD"/>
    <w:rsid w:val="00E27916"/>
    <w:rsid w:val="00E27C76"/>
    <w:rsid w:val="00E300CD"/>
    <w:rsid w:val="00E31017"/>
    <w:rsid w:val="00E311A1"/>
    <w:rsid w:val="00E31EC2"/>
    <w:rsid w:val="00E31ECA"/>
    <w:rsid w:val="00E324B2"/>
    <w:rsid w:val="00E32650"/>
    <w:rsid w:val="00E32A82"/>
    <w:rsid w:val="00E33CF3"/>
    <w:rsid w:val="00E33F22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DE9"/>
    <w:rsid w:val="00E37664"/>
    <w:rsid w:val="00E37CF5"/>
    <w:rsid w:val="00E40022"/>
    <w:rsid w:val="00E40799"/>
    <w:rsid w:val="00E40815"/>
    <w:rsid w:val="00E423C0"/>
    <w:rsid w:val="00E42826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B2C"/>
    <w:rsid w:val="00E45F4B"/>
    <w:rsid w:val="00E464CB"/>
    <w:rsid w:val="00E46601"/>
    <w:rsid w:val="00E46642"/>
    <w:rsid w:val="00E4677C"/>
    <w:rsid w:val="00E46BAB"/>
    <w:rsid w:val="00E4778A"/>
    <w:rsid w:val="00E47EEC"/>
    <w:rsid w:val="00E5010A"/>
    <w:rsid w:val="00E50C66"/>
    <w:rsid w:val="00E50C6A"/>
    <w:rsid w:val="00E50FD6"/>
    <w:rsid w:val="00E51485"/>
    <w:rsid w:val="00E51DE0"/>
    <w:rsid w:val="00E5274B"/>
    <w:rsid w:val="00E527AB"/>
    <w:rsid w:val="00E52C9E"/>
    <w:rsid w:val="00E52EBA"/>
    <w:rsid w:val="00E53E16"/>
    <w:rsid w:val="00E543A6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0AD0"/>
    <w:rsid w:val="00E61231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41F7"/>
    <w:rsid w:val="00E64C68"/>
    <w:rsid w:val="00E64D8D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1F30"/>
    <w:rsid w:val="00E724D9"/>
    <w:rsid w:val="00E7250E"/>
    <w:rsid w:val="00E7357D"/>
    <w:rsid w:val="00E73AD6"/>
    <w:rsid w:val="00E745A7"/>
    <w:rsid w:val="00E74D03"/>
    <w:rsid w:val="00E75102"/>
    <w:rsid w:val="00E7553D"/>
    <w:rsid w:val="00E756A8"/>
    <w:rsid w:val="00E7586C"/>
    <w:rsid w:val="00E75DE6"/>
    <w:rsid w:val="00E7606E"/>
    <w:rsid w:val="00E76226"/>
    <w:rsid w:val="00E76982"/>
    <w:rsid w:val="00E77647"/>
    <w:rsid w:val="00E77E36"/>
    <w:rsid w:val="00E8030D"/>
    <w:rsid w:val="00E80EBE"/>
    <w:rsid w:val="00E81F3A"/>
    <w:rsid w:val="00E82072"/>
    <w:rsid w:val="00E8219A"/>
    <w:rsid w:val="00E822BA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475"/>
    <w:rsid w:val="00E925EA"/>
    <w:rsid w:val="00E92846"/>
    <w:rsid w:val="00E92869"/>
    <w:rsid w:val="00E92EA4"/>
    <w:rsid w:val="00E93466"/>
    <w:rsid w:val="00E93697"/>
    <w:rsid w:val="00E94573"/>
    <w:rsid w:val="00E94B0E"/>
    <w:rsid w:val="00E94D39"/>
    <w:rsid w:val="00E95081"/>
    <w:rsid w:val="00E9538A"/>
    <w:rsid w:val="00E955DF"/>
    <w:rsid w:val="00E97746"/>
    <w:rsid w:val="00E97A68"/>
    <w:rsid w:val="00EA01C8"/>
    <w:rsid w:val="00EA02C5"/>
    <w:rsid w:val="00EA0619"/>
    <w:rsid w:val="00EA073C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3058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5F68"/>
    <w:rsid w:val="00EA6A6C"/>
    <w:rsid w:val="00EA6B4E"/>
    <w:rsid w:val="00EA6B85"/>
    <w:rsid w:val="00EA707C"/>
    <w:rsid w:val="00EA74B9"/>
    <w:rsid w:val="00EB04FF"/>
    <w:rsid w:val="00EB058E"/>
    <w:rsid w:val="00EB0BD0"/>
    <w:rsid w:val="00EB1BE7"/>
    <w:rsid w:val="00EB1F08"/>
    <w:rsid w:val="00EB1FC0"/>
    <w:rsid w:val="00EB3972"/>
    <w:rsid w:val="00EB42FB"/>
    <w:rsid w:val="00EB5066"/>
    <w:rsid w:val="00EB54AF"/>
    <w:rsid w:val="00EB5B01"/>
    <w:rsid w:val="00EB6225"/>
    <w:rsid w:val="00EB664E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11"/>
    <w:rsid w:val="00EC565F"/>
    <w:rsid w:val="00EC5829"/>
    <w:rsid w:val="00EC58FC"/>
    <w:rsid w:val="00EC5FF1"/>
    <w:rsid w:val="00EC6BDE"/>
    <w:rsid w:val="00EC6CF4"/>
    <w:rsid w:val="00EC6F6D"/>
    <w:rsid w:val="00EC6FC8"/>
    <w:rsid w:val="00EC7C01"/>
    <w:rsid w:val="00EC7FD4"/>
    <w:rsid w:val="00ED066D"/>
    <w:rsid w:val="00ED0B2C"/>
    <w:rsid w:val="00ED0F3F"/>
    <w:rsid w:val="00ED181C"/>
    <w:rsid w:val="00ED1DF1"/>
    <w:rsid w:val="00ED2066"/>
    <w:rsid w:val="00ED20EC"/>
    <w:rsid w:val="00ED256A"/>
    <w:rsid w:val="00ED2928"/>
    <w:rsid w:val="00ED341A"/>
    <w:rsid w:val="00ED36C3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70"/>
    <w:rsid w:val="00EE11A0"/>
    <w:rsid w:val="00EE15C1"/>
    <w:rsid w:val="00EE1E9E"/>
    <w:rsid w:val="00EE2842"/>
    <w:rsid w:val="00EE28B7"/>
    <w:rsid w:val="00EE2A1B"/>
    <w:rsid w:val="00EE2BDD"/>
    <w:rsid w:val="00EE328F"/>
    <w:rsid w:val="00EE32F4"/>
    <w:rsid w:val="00EE36D9"/>
    <w:rsid w:val="00EE3E05"/>
    <w:rsid w:val="00EE3F33"/>
    <w:rsid w:val="00EE41A9"/>
    <w:rsid w:val="00EE43EA"/>
    <w:rsid w:val="00EE52FC"/>
    <w:rsid w:val="00EE56F6"/>
    <w:rsid w:val="00EE5B78"/>
    <w:rsid w:val="00EE5C8B"/>
    <w:rsid w:val="00EE62E1"/>
    <w:rsid w:val="00EE64CC"/>
    <w:rsid w:val="00EE66A4"/>
    <w:rsid w:val="00EE6E95"/>
    <w:rsid w:val="00EE70A3"/>
    <w:rsid w:val="00EE73B7"/>
    <w:rsid w:val="00EE7639"/>
    <w:rsid w:val="00EE78ED"/>
    <w:rsid w:val="00EE79C9"/>
    <w:rsid w:val="00EE7A59"/>
    <w:rsid w:val="00EE7E03"/>
    <w:rsid w:val="00EF1F68"/>
    <w:rsid w:val="00EF2D84"/>
    <w:rsid w:val="00EF2D94"/>
    <w:rsid w:val="00EF35AA"/>
    <w:rsid w:val="00EF366C"/>
    <w:rsid w:val="00EF3B1E"/>
    <w:rsid w:val="00EF4123"/>
    <w:rsid w:val="00EF458D"/>
    <w:rsid w:val="00EF4D56"/>
    <w:rsid w:val="00EF5A4F"/>
    <w:rsid w:val="00EF5D10"/>
    <w:rsid w:val="00EF5DA7"/>
    <w:rsid w:val="00EF61FF"/>
    <w:rsid w:val="00EF69DC"/>
    <w:rsid w:val="00EF7BF8"/>
    <w:rsid w:val="00EF7C5C"/>
    <w:rsid w:val="00F0019C"/>
    <w:rsid w:val="00F001FA"/>
    <w:rsid w:val="00F00832"/>
    <w:rsid w:val="00F00999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7F2"/>
    <w:rsid w:val="00F06993"/>
    <w:rsid w:val="00F06C88"/>
    <w:rsid w:val="00F072D8"/>
    <w:rsid w:val="00F07653"/>
    <w:rsid w:val="00F10DF7"/>
    <w:rsid w:val="00F115A8"/>
    <w:rsid w:val="00F11FEF"/>
    <w:rsid w:val="00F12764"/>
    <w:rsid w:val="00F129F3"/>
    <w:rsid w:val="00F1313D"/>
    <w:rsid w:val="00F135A6"/>
    <w:rsid w:val="00F13BB6"/>
    <w:rsid w:val="00F14029"/>
    <w:rsid w:val="00F1477C"/>
    <w:rsid w:val="00F14B85"/>
    <w:rsid w:val="00F14DCA"/>
    <w:rsid w:val="00F14FAF"/>
    <w:rsid w:val="00F150E6"/>
    <w:rsid w:val="00F155D7"/>
    <w:rsid w:val="00F15877"/>
    <w:rsid w:val="00F15F87"/>
    <w:rsid w:val="00F16368"/>
    <w:rsid w:val="00F163A7"/>
    <w:rsid w:val="00F16A82"/>
    <w:rsid w:val="00F170F5"/>
    <w:rsid w:val="00F1799A"/>
    <w:rsid w:val="00F20101"/>
    <w:rsid w:val="00F20A0A"/>
    <w:rsid w:val="00F2111F"/>
    <w:rsid w:val="00F21549"/>
    <w:rsid w:val="00F21FC3"/>
    <w:rsid w:val="00F2276B"/>
    <w:rsid w:val="00F22CC8"/>
    <w:rsid w:val="00F23089"/>
    <w:rsid w:val="00F23838"/>
    <w:rsid w:val="00F23885"/>
    <w:rsid w:val="00F23F01"/>
    <w:rsid w:val="00F24563"/>
    <w:rsid w:val="00F245DA"/>
    <w:rsid w:val="00F2487F"/>
    <w:rsid w:val="00F2492A"/>
    <w:rsid w:val="00F253EE"/>
    <w:rsid w:val="00F25B8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880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37023"/>
    <w:rsid w:val="00F373FB"/>
    <w:rsid w:val="00F37E1A"/>
    <w:rsid w:val="00F4029B"/>
    <w:rsid w:val="00F402F0"/>
    <w:rsid w:val="00F4069C"/>
    <w:rsid w:val="00F40999"/>
    <w:rsid w:val="00F40A8B"/>
    <w:rsid w:val="00F4151A"/>
    <w:rsid w:val="00F415BB"/>
    <w:rsid w:val="00F42BDF"/>
    <w:rsid w:val="00F42D39"/>
    <w:rsid w:val="00F432C4"/>
    <w:rsid w:val="00F43400"/>
    <w:rsid w:val="00F43D54"/>
    <w:rsid w:val="00F44046"/>
    <w:rsid w:val="00F440A7"/>
    <w:rsid w:val="00F44C91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3189"/>
    <w:rsid w:val="00F534F6"/>
    <w:rsid w:val="00F5363B"/>
    <w:rsid w:val="00F53BEB"/>
    <w:rsid w:val="00F54740"/>
    <w:rsid w:val="00F555F1"/>
    <w:rsid w:val="00F5629A"/>
    <w:rsid w:val="00F56EFB"/>
    <w:rsid w:val="00F57369"/>
    <w:rsid w:val="00F604FC"/>
    <w:rsid w:val="00F60554"/>
    <w:rsid w:val="00F6077D"/>
    <w:rsid w:val="00F60CC7"/>
    <w:rsid w:val="00F60EF8"/>
    <w:rsid w:val="00F61215"/>
    <w:rsid w:val="00F61359"/>
    <w:rsid w:val="00F61E96"/>
    <w:rsid w:val="00F6203C"/>
    <w:rsid w:val="00F62382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1499"/>
    <w:rsid w:val="00F71AA9"/>
    <w:rsid w:val="00F7224D"/>
    <w:rsid w:val="00F73173"/>
    <w:rsid w:val="00F7327B"/>
    <w:rsid w:val="00F73935"/>
    <w:rsid w:val="00F73B5C"/>
    <w:rsid w:val="00F73BFA"/>
    <w:rsid w:val="00F73FC3"/>
    <w:rsid w:val="00F73FC4"/>
    <w:rsid w:val="00F741DB"/>
    <w:rsid w:val="00F744BB"/>
    <w:rsid w:val="00F74F6F"/>
    <w:rsid w:val="00F75274"/>
    <w:rsid w:val="00F7542C"/>
    <w:rsid w:val="00F755E6"/>
    <w:rsid w:val="00F75696"/>
    <w:rsid w:val="00F75899"/>
    <w:rsid w:val="00F75A4F"/>
    <w:rsid w:val="00F75BCB"/>
    <w:rsid w:val="00F75D60"/>
    <w:rsid w:val="00F76B9A"/>
    <w:rsid w:val="00F76E77"/>
    <w:rsid w:val="00F7765D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149"/>
    <w:rsid w:val="00F8381E"/>
    <w:rsid w:val="00F838F2"/>
    <w:rsid w:val="00F83B18"/>
    <w:rsid w:val="00F84364"/>
    <w:rsid w:val="00F84BEB"/>
    <w:rsid w:val="00F84D5F"/>
    <w:rsid w:val="00F85978"/>
    <w:rsid w:val="00F85C9E"/>
    <w:rsid w:val="00F86333"/>
    <w:rsid w:val="00F86FAE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7A2"/>
    <w:rsid w:val="00F9382B"/>
    <w:rsid w:val="00F93F4A"/>
    <w:rsid w:val="00F9423A"/>
    <w:rsid w:val="00F94466"/>
    <w:rsid w:val="00F9478F"/>
    <w:rsid w:val="00F9537B"/>
    <w:rsid w:val="00F958EA"/>
    <w:rsid w:val="00F95BC3"/>
    <w:rsid w:val="00F95C4F"/>
    <w:rsid w:val="00F95DB1"/>
    <w:rsid w:val="00F96EEB"/>
    <w:rsid w:val="00F97673"/>
    <w:rsid w:val="00F9767B"/>
    <w:rsid w:val="00F9790A"/>
    <w:rsid w:val="00FA0161"/>
    <w:rsid w:val="00FA020E"/>
    <w:rsid w:val="00FA03B5"/>
    <w:rsid w:val="00FA0F1E"/>
    <w:rsid w:val="00FA10C0"/>
    <w:rsid w:val="00FA13D8"/>
    <w:rsid w:val="00FA149C"/>
    <w:rsid w:val="00FA1645"/>
    <w:rsid w:val="00FA1969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4A06"/>
    <w:rsid w:val="00FA514F"/>
    <w:rsid w:val="00FA5C95"/>
    <w:rsid w:val="00FA6423"/>
    <w:rsid w:val="00FA6C28"/>
    <w:rsid w:val="00FA72E5"/>
    <w:rsid w:val="00FA75FE"/>
    <w:rsid w:val="00FA7E8D"/>
    <w:rsid w:val="00FB0BD9"/>
    <w:rsid w:val="00FB1093"/>
    <w:rsid w:val="00FB129B"/>
    <w:rsid w:val="00FB13CD"/>
    <w:rsid w:val="00FB1DD9"/>
    <w:rsid w:val="00FB1DE9"/>
    <w:rsid w:val="00FB1F07"/>
    <w:rsid w:val="00FB2075"/>
    <w:rsid w:val="00FB2299"/>
    <w:rsid w:val="00FB273E"/>
    <w:rsid w:val="00FB280A"/>
    <w:rsid w:val="00FB2929"/>
    <w:rsid w:val="00FB2A80"/>
    <w:rsid w:val="00FB308C"/>
    <w:rsid w:val="00FB324F"/>
    <w:rsid w:val="00FB3823"/>
    <w:rsid w:val="00FB3C24"/>
    <w:rsid w:val="00FB3C78"/>
    <w:rsid w:val="00FB41F4"/>
    <w:rsid w:val="00FB42D7"/>
    <w:rsid w:val="00FB42DC"/>
    <w:rsid w:val="00FB42E1"/>
    <w:rsid w:val="00FB47F5"/>
    <w:rsid w:val="00FB4C3D"/>
    <w:rsid w:val="00FB50AF"/>
    <w:rsid w:val="00FB545C"/>
    <w:rsid w:val="00FB5D8E"/>
    <w:rsid w:val="00FB5EE2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2ED"/>
    <w:rsid w:val="00FC357F"/>
    <w:rsid w:val="00FC3C19"/>
    <w:rsid w:val="00FC3CB1"/>
    <w:rsid w:val="00FC3CB4"/>
    <w:rsid w:val="00FC4245"/>
    <w:rsid w:val="00FC46BC"/>
    <w:rsid w:val="00FC4732"/>
    <w:rsid w:val="00FC4B25"/>
    <w:rsid w:val="00FC4D07"/>
    <w:rsid w:val="00FC531D"/>
    <w:rsid w:val="00FC628C"/>
    <w:rsid w:val="00FC65A5"/>
    <w:rsid w:val="00FC69F5"/>
    <w:rsid w:val="00FC7367"/>
    <w:rsid w:val="00FC7B1D"/>
    <w:rsid w:val="00FC7EAC"/>
    <w:rsid w:val="00FD063A"/>
    <w:rsid w:val="00FD0EC4"/>
    <w:rsid w:val="00FD12E6"/>
    <w:rsid w:val="00FD1811"/>
    <w:rsid w:val="00FD1A1F"/>
    <w:rsid w:val="00FD1F20"/>
    <w:rsid w:val="00FD28E4"/>
    <w:rsid w:val="00FD39DD"/>
    <w:rsid w:val="00FD3BD6"/>
    <w:rsid w:val="00FD45BD"/>
    <w:rsid w:val="00FD4692"/>
    <w:rsid w:val="00FD4DF8"/>
    <w:rsid w:val="00FD5595"/>
    <w:rsid w:val="00FD63E5"/>
    <w:rsid w:val="00FD6529"/>
    <w:rsid w:val="00FD6624"/>
    <w:rsid w:val="00FD6C66"/>
    <w:rsid w:val="00FD769A"/>
    <w:rsid w:val="00FE03AB"/>
    <w:rsid w:val="00FE115F"/>
    <w:rsid w:val="00FE1384"/>
    <w:rsid w:val="00FE1529"/>
    <w:rsid w:val="00FE171D"/>
    <w:rsid w:val="00FE207D"/>
    <w:rsid w:val="00FE223C"/>
    <w:rsid w:val="00FE30D7"/>
    <w:rsid w:val="00FE3C4C"/>
    <w:rsid w:val="00FE4150"/>
    <w:rsid w:val="00FE6469"/>
    <w:rsid w:val="00FE709C"/>
    <w:rsid w:val="00FE76DD"/>
    <w:rsid w:val="00FE7ADC"/>
    <w:rsid w:val="00FF0C15"/>
    <w:rsid w:val="00FF1320"/>
    <w:rsid w:val="00FF136E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498"/>
    <w:rsid w:val="00FF480B"/>
    <w:rsid w:val="00FF4FA4"/>
    <w:rsid w:val="00FF5754"/>
    <w:rsid w:val="00FF634E"/>
    <w:rsid w:val="00FF6607"/>
    <w:rsid w:val="00FF68EA"/>
    <w:rsid w:val="00FF6FB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paragraph" w:customStyle="1" w:styleId="xmsonormal">
    <w:name w:val="x_msonormal"/>
    <w:basedOn w:val="Normal"/>
    <w:uiPriority w:val="99"/>
    <w:rsid w:val="00FA020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xxxmsolistparagraph">
    <w:name w:val="x_xxmsolistparagraph"/>
    <w:basedOn w:val="Normal"/>
    <w:uiPriority w:val="99"/>
    <w:rsid w:val="00FA020E"/>
    <w:pPr>
      <w:spacing w:after="0"/>
      <w:ind w:left="800"/>
      <w:jc w:val="both"/>
    </w:pPr>
    <w:rPr>
      <w:rFonts w:ascii="Calibri" w:eastAsia="SimSun" w:hAnsi="Calibri" w:cs="Calibri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7683">
          <w:marLeft w:val="142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23634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512">
          <w:marLeft w:val="142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D4AE880-EC8D-416B-A09D-7E2108CF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2498</TotalTime>
  <Pages>3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7977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171</cp:revision>
  <cp:lastPrinted>2017-09-11T17:45:00Z</cp:lastPrinted>
  <dcterms:created xsi:type="dcterms:W3CDTF">2020-08-05T13:55:00Z</dcterms:created>
  <dcterms:modified xsi:type="dcterms:W3CDTF">2020-10-23T15:07:00Z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</Properties>
</file>